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2444F" w14:textId="7E43C80B" w:rsidR="00E90E49" w:rsidRPr="005C3BD0" w:rsidRDefault="00E90E49" w:rsidP="00327997">
      <w:pPr>
        <w:pStyle w:val="3GPPHeader"/>
      </w:pPr>
      <w:r w:rsidRPr="00327997">
        <w:t>3GPP TSG-RAN W</w:t>
      </w:r>
      <w:r w:rsidRPr="005C3BD0">
        <w:t>G</w:t>
      </w:r>
      <w:r w:rsidR="00790B99" w:rsidRPr="005C3BD0">
        <w:t>1</w:t>
      </w:r>
      <w:r w:rsidRPr="005C3BD0">
        <w:t xml:space="preserve"> #</w:t>
      </w:r>
      <w:r w:rsidR="009C6832" w:rsidRPr="005C3BD0">
        <w:t>86</w:t>
      </w:r>
      <w:r w:rsidR="00575DA6" w:rsidRPr="005C3BD0">
        <w:t>bis</w:t>
      </w:r>
      <w:r w:rsidRPr="005C3BD0">
        <w:tab/>
      </w:r>
      <w:r w:rsidR="00790B99" w:rsidRPr="005C3BD0">
        <w:t>R1</w:t>
      </w:r>
      <w:r w:rsidR="00091557" w:rsidRPr="005C3BD0">
        <w:t>-</w:t>
      </w:r>
      <w:r w:rsidR="005F3025" w:rsidRPr="005C3BD0">
        <w:t>1</w:t>
      </w:r>
      <w:r w:rsidR="00413E92" w:rsidRPr="005C3BD0">
        <w:t>6</w:t>
      </w:r>
      <w:r w:rsidR="00495753">
        <w:t>09754</w:t>
      </w:r>
    </w:p>
    <w:p w14:paraId="71937F96" w14:textId="77777777" w:rsidR="00E90E49" w:rsidRPr="005C3BD0" w:rsidRDefault="00575DA6" w:rsidP="00327997">
      <w:pPr>
        <w:pStyle w:val="3GPPHeader"/>
      </w:pPr>
      <w:r w:rsidRPr="005C3BD0">
        <w:t>Lisbon</w:t>
      </w:r>
      <w:r w:rsidR="0027144F" w:rsidRPr="005C3BD0">
        <w:t xml:space="preserve">, </w:t>
      </w:r>
      <w:r w:rsidRPr="005C3BD0">
        <w:t>Portugal</w:t>
      </w:r>
      <w:r w:rsidR="0027144F" w:rsidRPr="005C3BD0">
        <w:t xml:space="preserve">, </w:t>
      </w:r>
      <w:r w:rsidRPr="005C3BD0">
        <w:t>October</w:t>
      </w:r>
      <w:r w:rsidR="00790B99" w:rsidRPr="005C3BD0">
        <w:t xml:space="preserve"> </w:t>
      </w:r>
      <w:r w:rsidRPr="005C3BD0">
        <w:t>10</w:t>
      </w:r>
      <w:r w:rsidR="0027144F" w:rsidRPr="005C3BD0">
        <w:t xml:space="preserve"> – </w:t>
      </w:r>
      <w:r w:rsidRPr="005C3BD0">
        <w:t>14</w:t>
      </w:r>
      <w:r w:rsidR="00790B99" w:rsidRPr="005C3BD0">
        <w:t>,</w:t>
      </w:r>
      <w:r w:rsidR="0027144F" w:rsidRPr="005C3BD0">
        <w:t xml:space="preserve"> 20</w:t>
      </w:r>
      <w:r w:rsidR="009C6832" w:rsidRPr="005C3BD0">
        <w:t>16</w:t>
      </w:r>
    </w:p>
    <w:p w14:paraId="4292851E" w14:textId="77777777" w:rsidR="00E90E49" w:rsidRPr="005C3BD0" w:rsidRDefault="00E90E49" w:rsidP="00357380">
      <w:pPr>
        <w:pStyle w:val="3GPPHeader"/>
      </w:pPr>
    </w:p>
    <w:p w14:paraId="0A09B1D5" w14:textId="77777777" w:rsidR="00E90E49" w:rsidRPr="005C3BD0" w:rsidRDefault="003D3C45" w:rsidP="00327997">
      <w:pPr>
        <w:pStyle w:val="3GPPHeader"/>
      </w:pPr>
      <w:r w:rsidRPr="005C3BD0">
        <w:t>Source:</w:t>
      </w:r>
      <w:r w:rsidR="00E90E49" w:rsidRPr="005C3BD0">
        <w:tab/>
      </w:r>
      <w:r w:rsidR="00F64C2B" w:rsidRPr="005C3BD0">
        <w:t>Ericsson</w:t>
      </w:r>
    </w:p>
    <w:p w14:paraId="30F7FB5E" w14:textId="77777777" w:rsidR="00E90E49" w:rsidRPr="005C3BD0" w:rsidRDefault="003D3C45" w:rsidP="00327997">
      <w:pPr>
        <w:pStyle w:val="3GPPHeader"/>
      </w:pPr>
      <w:r w:rsidRPr="005C3BD0">
        <w:t>Title:</w:t>
      </w:r>
      <w:r w:rsidR="00E90E49" w:rsidRPr="005C3BD0">
        <w:tab/>
      </w:r>
      <w:r w:rsidR="00513BE8" w:rsidRPr="005C3BD0">
        <w:t>Beam management principles</w:t>
      </w:r>
    </w:p>
    <w:p w14:paraId="34730776" w14:textId="77777777" w:rsidR="00952A24" w:rsidRPr="005C3BD0" w:rsidRDefault="00952A24" w:rsidP="00327997">
      <w:pPr>
        <w:pStyle w:val="3GPPHeader"/>
      </w:pPr>
      <w:r w:rsidRPr="005C3BD0">
        <w:t>Agenda Item:</w:t>
      </w:r>
      <w:r w:rsidRPr="005C3BD0">
        <w:tab/>
      </w:r>
      <w:r w:rsidR="00513BE8" w:rsidRPr="005C3BD0">
        <w:t>8.1.4.1</w:t>
      </w:r>
    </w:p>
    <w:p w14:paraId="3BF20A31" w14:textId="77777777" w:rsidR="00E90E49" w:rsidRPr="00CE0424" w:rsidRDefault="00E90E49" w:rsidP="00E5689D">
      <w:pPr>
        <w:pStyle w:val="3GPPHeader"/>
      </w:pPr>
      <w:r w:rsidRPr="005C3BD0">
        <w:t>Document for:</w:t>
      </w:r>
      <w:r w:rsidRPr="005C3BD0">
        <w:tab/>
      </w:r>
      <w:r w:rsidR="00A15745" w:rsidRPr="005C3BD0">
        <w:t>Discussion and</w:t>
      </w:r>
      <w:r w:rsidR="00952A24" w:rsidRPr="005C3BD0">
        <w:t xml:space="preserve"> </w:t>
      </w:r>
      <w:r w:rsidRPr="005C3BD0">
        <w:t>Decision</w:t>
      </w:r>
    </w:p>
    <w:p w14:paraId="4F7DC8D9" w14:textId="77777777" w:rsidR="00E90E49" w:rsidRPr="00CE0424" w:rsidRDefault="007F75D5" w:rsidP="00CE0424">
      <w:pPr>
        <w:pStyle w:val="Heading1"/>
      </w:pPr>
      <w:r>
        <w:t>Introduction</w:t>
      </w:r>
    </w:p>
    <w:p w14:paraId="278F1EE0" w14:textId="77777777" w:rsidR="00BF7642" w:rsidRPr="00E9149C" w:rsidRDefault="00575DA6" w:rsidP="00BF7642">
      <w:pPr>
        <w:pStyle w:val="BodyText"/>
      </w:pPr>
      <w:r>
        <w:t>In RAN1#86</w:t>
      </w:r>
      <w:r w:rsidR="00BF7642">
        <w:t>, the following agreement was made:</w:t>
      </w:r>
    </w:p>
    <w:p w14:paraId="38A03C62" w14:textId="77777777" w:rsidR="00BF7642" w:rsidRDefault="00BF7642" w:rsidP="00BF7642">
      <w:pPr>
        <w:pStyle w:val="BodyText"/>
      </w:pPr>
      <w:r>
        <w:rPr>
          <w:noProof/>
          <w:lang w:val="sv-SE" w:eastAsia="sv-SE"/>
        </w:rPr>
        <mc:AlternateContent>
          <mc:Choice Requires="wps">
            <w:drawing>
              <wp:inline distT="0" distB="0" distL="0" distR="0" wp14:anchorId="3BF6943C" wp14:editId="7DA199FC">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489447" w14:textId="77777777" w:rsidR="00662934" w:rsidRPr="00DB2D1A" w:rsidRDefault="00662934" w:rsidP="00662934">
                            <w:pPr>
                              <w:numPr>
                                <w:ilvl w:val="0"/>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The following DL L1/L2 beam management procedures are supported within one or multiple TRPs:</w:t>
                            </w:r>
                          </w:p>
                          <w:p w14:paraId="4B6D1B0B"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P-1: is used to enable UE measurement on different TRP Tx beams to support selection of TRP Tx beams/UE Rx beam(s)</w:t>
                            </w:r>
                          </w:p>
                          <w:p w14:paraId="33B35821"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For beamforming at TRP, it typically includes a intra/inter-TRP Tx beam sweep from a set of different beams</w:t>
                            </w:r>
                          </w:p>
                          <w:p w14:paraId="0248A962"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For beamforming at UE, it typically includes a UE Rx beam sweep from a set of different beams</w:t>
                            </w:r>
                          </w:p>
                          <w:p w14:paraId="3896BB57"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DB2D1A">
                              <w:rPr>
                                <w:rFonts w:eastAsia="MS Mincho"/>
                                <w:lang w:val="en-US" w:eastAsia="ja-JP"/>
                              </w:rPr>
                              <w:t>TRP Tx beam and UE Rx beam can be determined jointly or sequentially</w:t>
                            </w:r>
                          </w:p>
                          <w:p w14:paraId="099DCEEE"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P-2: is used to enable UE measurement on different TRP Tx beams to possibly change inter/intra-TRP Tx beam(s)</w:t>
                            </w:r>
                          </w:p>
                          <w:p w14:paraId="06182E2C"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 xml:space="preserve">From  a </w:t>
                            </w:r>
                            <w:r>
                              <w:rPr>
                                <w:rFonts w:eastAsia="MS Mincho" w:hint="eastAsia"/>
                                <w:lang w:val="en-US" w:eastAsia="ja-JP"/>
                              </w:rPr>
                              <w:t xml:space="preserve">possibly </w:t>
                            </w:r>
                            <w:r w:rsidRPr="00DB2D1A">
                              <w:rPr>
                                <w:rFonts w:eastAsia="MS Mincho"/>
                                <w:lang w:val="en-US" w:eastAsia="ja-JP"/>
                              </w:rPr>
                              <w:t>smaller set of</w:t>
                            </w:r>
                            <w:r>
                              <w:rPr>
                                <w:rFonts w:eastAsia="MS Mincho"/>
                                <w:lang w:val="en-US" w:eastAsia="ja-JP"/>
                              </w:rPr>
                              <w:t xml:space="preserve"> beams for beam refinement</w:t>
                            </w:r>
                            <w:r>
                              <w:rPr>
                                <w:rFonts w:eastAsia="MS Mincho" w:hint="eastAsia"/>
                                <w:lang w:val="en-US" w:eastAsia="ja-JP"/>
                              </w:rPr>
                              <w:t xml:space="preserve"> than in P-1</w:t>
                            </w:r>
                          </w:p>
                          <w:p w14:paraId="68AFF9D1"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Note: P-2 can be a special case of P-1</w:t>
                            </w:r>
                          </w:p>
                          <w:p w14:paraId="420FAABB"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P-3: is used to enable UE measurement on the same TRP Tx beam to change UE Rx beam in the case UE uses beamforming</w:t>
                            </w:r>
                          </w:p>
                          <w:p w14:paraId="6E159FAC"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Strive for the same procedure design for Intra-TRP and inter-TRP beam management</w:t>
                            </w:r>
                          </w:p>
                          <w:p w14:paraId="4E9B7E39"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 xml:space="preserve">Note: UE may not know </w:t>
                            </w:r>
                            <w:r>
                              <w:rPr>
                                <w:rFonts w:eastAsia="MS Mincho" w:hint="eastAsia"/>
                                <w:lang w:val="en-US" w:eastAsia="ja-JP"/>
                              </w:rPr>
                              <w:t xml:space="preserve">whether it is intra-TRP or inter </w:t>
                            </w:r>
                            <w:r w:rsidRPr="00DB2D1A">
                              <w:rPr>
                                <w:rFonts w:eastAsia="MS Mincho"/>
                                <w:lang w:val="en-US" w:eastAsia="ja-JP"/>
                              </w:rPr>
                              <w:t>TRP</w:t>
                            </w:r>
                            <w:r>
                              <w:rPr>
                                <w:rFonts w:eastAsia="MS Mincho" w:hint="eastAsia"/>
                                <w:lang w:val="en-US" w:eastAsia="ja-JP"/>
                              </w:rPr>
                              <w:t xml:space="preserve"> beam</w:t>
                            </w:r>
                            <w:r w:rsidRPr="00DB2D1A">
                              <w:rPr>
                                <w:rFonts w:eastAsia="MS Mincho"/>
                                <w:lang w:val="en-US" w:eastAsia="ja-JP"/>
                              </w:rPr>
                              <w:t xml:space="preserve"> </w:t>
                            </w:r>
                          </w:p>
                          <w:p w14:paraId="3E462A8C"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Note: Procedures P-2&amp;P-3 can be performed jointly and/or multiple times to achieve e.g. TRP Tx/UE Rx beam change simultaneously</w:t>
                            </w:r>
                          </w:p>
                          <w:p w14:paraId="24DB0E88"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Note: Procedures P-3 may or may not have physical layer procedure spec. impact</w:t>
                            </w:r>
                          </w:p>
                          <w:p w14:paraId="02C950CD"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Support managing multiple Tx/Rx beam pairs for a UE</w:t>
                            </w:r>
                          </w:p>
                          <w:p w14:paraId="002D7057" w14:textId="77777777" w:rsidR="00662934" w:rsidRPr="00813237" w:rsidRDefault="00662934" w:rsidP="00662934">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A</w:t>
                            </w:r>
                            <w:r w:rsidRPr="00DB2D1A">
                              <w:rPr>
                                <w:rFonts w:eastAsia="MS Mincho"/>
                                <w:lang w:val="en-US" w:eastAsia="ja-JP"/>
                              </w:rPr>
                              <w:t>ssistance information from</w:t>
                            </w:r>
                            <w:r>
                              <w:rPr>
                                <w:rFonts w:eastAsia="MS Mincho"/>
                                <w:lang w:val="en-US" w:eastAsia="ja-JP"/>
                              </w:rPr>
                              <w:t xml:space="preserve"> another carrier can be </w:t>
                            </w:r>
                            <w:r>
                              <w:rPr>
                                <w:rFonts w:eastAsia="MS Mincho" w:hint="eastAsia"/>
                                <w:lang w:val="en-US" w:eastAsia="ja-JP"/>
                              </w:rPr>
                              <w:t>studied</w:t>
                            </w:r>
                            <w:r w:rsidRPr="00DB2D1A">
                              <w:rPr>
                                <w:rFonts w:eastAsia="MS Mincho"/>
                                <w:lang w:val="en-US" w:eastAsia="ja-JP"/>
                              </w:rPr>
                              <w:t xml:space="preserve"> in beam management procedures</w:t>
                            </w:r>
                          </w:p>
                          <w:p w14:paraId="6A3B5EFF" w14:textId="77777777" w:rsidR="00662934" w:rsidRDefault="00662934" w:rsidP="00662934">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above procedure can be applied to any frequency band</w:t>
                            </w:r>
                          </w:p>
                          <w:p w14:paraId="02B83F9E" w14:textId="77777777" w:rsidR="00662934" w:rsidRDefault="00662934" w:rsidP="00662934">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Note that above procedure can be used in single/multiple beam(s) per TRP </w:t>
                            </w:r>
                          </w:p>
                          <w:p w14:paraId="716D3197" w14:textId="77777777" w:rsidR="00BF7642" w:rsidRPr="003B1090" w:rsidRDefault="00662934" w:rsidP="00BF7642">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Note: multi/single beam based initial access and mobility treated within a separate RAN1 agenda item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BF6943C"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0489447" w14:textId="77777777" w:rsidR="00662934" w:rsidRPr="00DB2D1A" w:rsidRDefault="00662934" w:rsidP="00662934">
                      <w:pPr>
                        <w:numPr>
                          <w:ilvl w:val="0"/>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The following DL L1/L2 beam management procedures are supported within one or multiple TRPs:</w:t>
                      </w:r>
                    </w:p>
                    <w:p w14:paraId="4B6D1B0B"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P-1: is used to enable UE measurement on different TRP Tx beams to support selection of TRP Tx beams/UE Rx beam(s)</w:t>
                      </w:r>
                    </w:p>
                    <w:p w14:paraId="33B35821"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For beamforming at TRP, it typically includes a intra/inter-TRP Tx beam sweep from a set of different beams</w:t>
                      </w:r>
                    </w:p>
                    <w:p w14:paraId="0248A962"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For beamforming at UE, it typically includes a UE Rx beam sweep from a set of different beams</w:t>
                      </w:r>
                    </w:p>
                    <w:p w14:paraId="3896BB57"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DB2D1A">
                        <w:rPr>
                          <w:rFonts w:eastAsia="MS Mincho"/>
                          <w:lang w:val="en-US" w:eastAsia="ja-JP"/>
                        </w:rPr>
                        <w:t>TRP Tx beam and UE Rx beam can be determined jointly or sequentially</w:t>
                      </w:r>
                    </w:p>
                    <w:p w14:paraId="099DCEEE"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P-2: is used to enable UE measurement on different TRP Tx beams to possibly change inter/intra-TRP Tx beam(s)</w:t>
                      </w:r>
                    </w:p>
                    <w:p w14:paraId="06182E2C"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 xml:space="preserve">From  a </w:t>
                      </w:r>
                      <w:r>
                        <w:rPr>
                          <w:rFonts w:eastAsia="MS Mincho" w:hint="eastAsia"/>
                          <w:lang w:val="en-US" w:eastAsia="ja-JP"/>
                        </w:rPr>
                        <w:t xml:space="preserve">possibly </w:t>
                      </w:r>
                      <w:r w:rsidRPr="00DB2D1A">
                        <w:rPr>
                          <w:rFonts w:eastAsia="MS Mincho"/>
                          <w:lang w:val="en-US" w:eastAsia="ja-JP"/>
                        </w:rPr>
                        <w:t>smaller set of</w:t>
                      </w:r>
                      <w:r>
                        <w:rPr>
                          <w:rFonts w:eastAsia="MS Mincho"/>
                          <w:lang w:val="en-US" w:eastAsia="ja-JP"/>
                        </w:rPr>
                        <w:t xml:space="preserve"> beams for beam refinement</w:t>
                      </w:r>
                      <w:r>
                        <w:rPr>
                          <w:rFonts w:eastAsia="MS Mincho" w:hint="eastAsia"/>
                          <w:lang w:val="en-US" w:eastAsia="ja-JP"/>
                        </w:rPr>
                        <w:t xml:space="preserve"> than in P-1</w:t>
                      </w:r>
                    </w:p>
                    <w:p w14:paraId="68AFF9D1"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Note: P-2 can be a special case of P-1</w:t>
                      </w:r>
                    </w:p>
                    <w:p w14:paraId="420FAABB"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P-3: is used to enable UE measurement on the same TRP Tx beam to change UE Rx beam in the case UE uses beamforming</w:t>
                      </w:r>
                    </w:p>
                    <w:p w14:paraId="6E159FAC"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Strive for the same procedure design for Intra-TRP and inter-TRP beam management</w:t>
                      </w:r>
                    </w:p>
                    <w:p w14:paraId="4E9B7E39" w14:textId="77777777" w:rsidR="00662934" w:rsidRPr="00DB2D1A" w:rsidRDefault="00662934" w:rsidP="00662934">
                      <w:pPr>
                        <w:numPr>
                          <w:ilvl w:val="2"/>
                          <w:numId w:val="15"/>
                        </w:numPr>
                        <w:tabs>
                          <w:tab w:val="num" w:pos="2160"/>
                        </w:tabs>
                        <w:overflowPunct/>
                        <w:autoSpaceDE/>
                        <w:autoSpaceDN/>
                        <w:adjustRightInd/>
                        <w:spacing w:after="0"/>
                        <w:jc w:val="left"/>
                        <w:textAlignment w:val="auto"/>
                        <w:rPr>
                          <w:rFonts w:eastAsia="MS Mincho"/>
                          <w:lang w:val="en-US" w:eastAsia="ja-JP"/>
                        </w:rPr>
                      </w:pPr>
                      <w:r w:rsidRPr="00DB2D1A">
                        <w:rPr>
                          <w:rFonts w:eastAsia="MS Mincho"/>
                          <w:lang w:val="en-US" w:eastAsia="ja-JP"/>
                        </w:rPr>
                        <w:t xml:space="preserve">Note: UE may not know </w:t>
                      </w:r>
                      <w:r>
                        <w:rPr>
                          <w:rFonts w:eastAsia="MS Mincho" w:hint="eastAsia"/>
                          <w:lang w:val="en-US" w:eastAsia="ja-JP"/>
                        </w:rPr>
                        <w:t xml:space="preserve">whether it is intra-TRP or inter </w:t>
                      </w:r>
                      <w:r w:rsidRPr="00DB2D1A">
                        <w:rPr>
                          <w:rFonts w:eastAsia="MS Mincho"/>
                          <w:lang w:val="en-US" w:eastAsia="ja-JP"/>
                        </w:rPr>
                        <w:t>TRP</w:t>
                      </w:r>
                      <w:r>
                        <w:rPr>
                          <w:rFonts w:eastAsia="MS Mincho" w:hint="eastAsia"/>
                          <w:lang w:val="en-US" w:eastAsia="ja-JP"/>
                        </w:rPr>
                        <w:t xml:space="preserve"> beam</w:t>
                      </w:r>
                      <w:r w:rsidRPr="00DB2D1A">
                        <w:rPr>
                          <w:rFonts w:eastAsia="MS Mincho"/>
                          <w:lang w:val="en-US" w:eastAsia="ja-JP"/>
                        </w:rPr>
                        <w:t xml:space="preserve"> </w:t>
                      </w:r>
                    </w:p>
                    <w:p w14:paraId="3E462A8C"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Note: Procedures P-2&amp;P-3 can be performed jointly and/or multiple times to achieve e.g. TRP Tx/UE Rx beam change simultaneously</w:t>
                      </w:r>
                    </w:p>
                    <w:p w14:paraId="24DB0E88"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Note: Procedures P-3 may or may not have physical layer procedure spec. impact</w:t>
                      </w:r>
                    </w:p>
                    <w:p w14:paraId="02C950CD" w14:textId="77777777" w:rsidR="00662934" w:rsidRPr="00DB2D1A" w:rsidRDefault="00662934" w:rsidP="00662934">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Support managing multiple Tx/Rx beam pairs for a UE</w:t>
                      </w:r>
                    </w:p>
                    <w:p w14:paraId="002D7057" w14:textId="77777777" w:rsidR="00662934" w:rsidRPr="00813237" w:rsidRDefault="00662934" w:rsidP="00662934">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A</w:t>
                      </w:r>
                      <w:r w:rsidRPr="00DB2D1A">
                        <w:rPr>
                          <w:rFonts w:eastAsia="MS Mincho"/>
                          <w:lang w:val="en-US" w:eastAsia="ja-JP"/>
                        </w:rPr>
                        <w:t>ssistance information from</w:t>
                      </w:r>
                      <w:r>
                        <w:rPr>
                          <w:rFonts w:eastAsia="MS Mincho"/>
                          <w:lang w:val="en-US" w:eastAsia="ja-JP"/>
                        </w:rPr>
                        <w:t xml:space="preserve"> another carrier can be </w:t>
                      </w:r>
                      <w:r>
                        <w:rPr>
                          <w:rFonts w:eastAsia="MS Mincho" w:hint="eastAsia"/>
                          <w:lang w:val="en-US" w:eastAsia="ja-JP"/>
                        </w:rPr>
                        <w:t>studied</w:t>
                      </w:r>
                      <w:r w:rsidRPr="00DB2D1A">
                        <w:rPr>
                          <w:rFonts w:eastAsia="MS Mincho"/>
                          <w:lang w:val="en-US" w:eastAsia="ja-JP"/>
                        </w:rPr>
                        <w:t xml:space="preserve"> in beam management procedures</w:t>
                      </w:r>
                    </w:p>
                    <w:p w14:paraId="6A3B5EFF" w14:textId="77777777" w:rsidR="00662934" w:rsidRDefault="00662934" w:rsidP="00662934">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above procedure can be applied to any frequency band</w:t>
                      </w:r>
                    </w:p>
                    <w:p w14:paraId="02B83F9E" w14:textId="77777777" w:rsidR="00662934" w:rsidRDefault="00662934" w:rsidP="00662934">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Note that above procedure can be used in single/multiple beam(s) per TRP </w:t>
                      </w:r>
                    </w:p>
                    <w:p w14:paraId="716D3197" w14:textId="77777777" w:rsidR="00BF7642" w:rsidRPr="003B1090" w:rsidRDefault="00662934" w:rsidP="00BF7642">
                      <w:pPr>
                        <w:numPr>
                          <w:ilvl w:val="1"/>
                          <w:numId w:val="15"/>
                        </w:numPr>
                        <w:overflowPunct/>
                        <w:autoSpaceDE/>
                        <w:autoSpaceDN/>
                        <w:adjustRightInd/>
                        <w:spacing w:after="0"/>
                        <w:jc w:val="left"/>
                        <w:textAlignment w:val="auto"/>
                        <w:rPr>
                          <w:rFonts w:eastAsia="MS Mincho"/>
                          <w:lang w:val="en-US" w:eastAsia="ja-JP"/>
                        </w:rPr>
                      </w:pPr>
                      <w:r w:rsidRPr="00DB2D1A">
                        <w:rPr>
                          <w:rFonts w:eastAsia="MS Mincho"/>
                          <w:lang w:val="en-US" w:eastAsia="ja-JP"/>
                        </w:rPr>
                        <w:t>Note: multi/single beam based initial access and mobility treated within a separate RAN1 agenda item</w:t>
                      </w:r>
                    </w:p>
                  </w:txbxContent>
                </v:textbox>
                <w10:anchorlock/>
              </v:shape>
            </w:pict>
          </mc:Fallback>
        </mc:AlternateContent>
      </w:r>
    </w:p>
    <w:p w14:paraId="7639609A" w14:textId="77777777" w:rsidR="00662934" w:rsidRDefault="00BF7642" w:rsidP="00BF7642">
      <w:pPr>
        <w:pStyle w:val="BodyText"/>
      </w:pPr>
      <w:r>
        <w:t xml:space="preserve">In this contribution, </w:t>
      </w:r>
      <w:r w:rsidR="00662934">
        <w:t>we discuss further beam management principles.</w:t>
      </w:r>
    </w:p>
    <w:p w14:paraId="123BEE75" w14:textId="77777777" w:rsidR="004000E8" w:rsidRDefault="000C1076" w:rsidP="00CE0424">
      <w:pPr>
        <w:pStyle w:val="Heading1"/>
      </w:pPr>
      <w:r>
        <w:t>Beam management framework</w:t>
      </w:r>
    </w:p>
    <w:p w14:paraId="2037B162" w14:textId="77777777" w:rsidR="00662934" w:rsidRDefault="00662934" w:rsidP="00662934">
      <w:r w:rsidRPr="0033234E">
        <w:t xml:space="preserve">As agreed in the previous meeting, beam management is a L1/L2 procedure which aims to find and dynamically maintain the best </w:t>
      </w:r>
      <w:r w:rsidRPr="0033234E">
        <w:rPr>
          <w:i/>
        </w:rPr>
        <w:t>TRP- UE beam pair</w:t>
      </w:r>
      <w:r w:rsidRPr="0033234E">
        <w:t xml:space="preserve"> for a UE. Since the beamformed channel is a spatially filtered channel and the beamwidth could be very narrow, the beam pair channel may change rapidly. Hence L3 procedures are too slow to handle the beam management and therefore the procedure resides in the L1/L2 framework so that measurements and reporting can be very fast.</w:t>
      </w:r>
      <w:r>
        <w:t xml:space="preserve"> </w:t>
      </w:r>
    </w:p>
    <w:p w14:paraId="139CBCE5" w14:textId="77777777" w:rsidR="00662934" w:rsidRDefault="00662934" w:rsidP="00662934">
      <w:r>
        <w:t>Moreover, the need for beam management is UE specific in terms on how often new measurements are needed</w:t>
      </w:r>
      <w:r w:rsidR="0033234E">
        <w:t xml:space="preserve"> since d</w:t>
      </w:r>
      <w:r>
        <w:t>ifferent UE have different mobility</w:t>
      </w:r>
      <w:r w:rsidR="0033234E">
        <w:t xml:space="preserve">. Also, the need for beam management measurements also depends on the traffic activity for a certain UE, and the triggering of beam measurements should be based on the need, to save UE battery and to minimize unnecessary transmissions. </w:t>
      </w:r>
    </w:p>
    <w:p w14:paraId="7F074AD2" w14:textId="2972EA39" w:rsidR="00662934" w:rsidRDefault="00662934" w:rsidP="00662934">
      <w:r>
        <w:t>In NR, a CSI framework will be established for link adaptation and it is preferable if this framework also can handle the beam management.</w:t>
      </w:r>
      <w:r w:rsidR="008B5D3B">
        <w:t xml:space="preserve"> </w:t>
      </w:r>
      <w:r w:rsidR="004467A9">
        <w:t xml:space="preserve">In our view, the CSI framework in NR will be “on demand” with aperiodic triggering of CSI </w:t>
      </w:r>
      <w:r w:rsidR="004467A9">
        <w:lastRenderedPageBreak/>
        <w:t xml:space="preserve">reports and this can be utilized also for beam management. </w:t>
      </w:r>
      <w:r w:rsidR="008B5D3B">
        <w:t>In some sense, beam management to refine and tune to the best TRP-UE beam pair is costly in overhead and power consumption so it is preferable to be performed when there is data to transmit or receive and therefore it is tightly coupled to CSI reporting.</w:t>
      </w:r>
      <w:r>
        <w:t xml:space="preserve"> For instance, the CSI-RS in DL and SRS in UL can be used for measurements related to beam management. Hence, introducing CSI-RSRP measurements for the beam management purpose could be added to the </w:t>
      </w:r>
      <w:r w:rsidRPr="0033234E">
        <w:t xml:space="preserve">“normal” CSI framework. </w:t>
      </w:r>
    </w:p>
    <w:p w14:paraId="55CE4BE1" w14:textId="4D16F29B" w:rsidR="00F31E5F" w:rsidRPr="008B5D3B" w:rsidRDefault="008B5D3B" w:rsidP="008B5D3B">
      <w:pPr>
        <w:pStyle w:val="Observation"/>
        <w:rPr>
          <w:lang w:val="en-US"/>
        </w:rPr>
      </w:pPr>
      <w:bookmarkStart w:id="0" w:name="_Toc462917435"/>
      <w:r>
        <w:rPr>
          <w:lang w:val="en-US"/>
        </w:rPr>
        <w:t>It is</w:t>
      </w:r>
      <w:r w:rsidR="009D2729" w:rsidRPr="008B5D3B">
        <w:rPr>
          <w:lang w:val="en-US"/>
        </w:rPr>
        <w:t xml:space="preserve"> beneficial to use the same reference signal for beam </w:t>
      </w:r>
      <w:r w:rsidRPr="008B5D3B">
        <w:rPr>
          <w:lang w:val="en-US"/>
        </w:rPr>
        <w:t>management</w:t>
      </w:r>
      <w:r w:rsidR="009D2729" w:rsidRPr="008B5D3B">
        <w:rPr>
          <w:lang w:val="en-US"/>
        </w:rPr>
        <w:t xml:space="preserve"> as used for attaining channel state information (CSI), e.g. rank indicator, precoding matrix indicator and modulation and </w:t>
      </w:r>
      <w:r w:rsidR="004467A9">
        <w:rPr>
          <w:lang w:val="en-US"/>
        </w:rPr>
        <w:t>CQI</w:t>
      </w:r>
      <w:r w:rsidR="009D2729" w:rsidRPr="008B5D3B">
        <w:rPr>
          <w:lang w:val="en-US"/>
        </w:rPr>
        <w:t xml:space="preserve">, </w:t>
      </w:r>
      <w:r w:rsidRPr="008B5D3B">
        <w:rPr>
          <w:lang w:val="en-US"/>
        </w:rPr>
        <w:t>to</w:t>
      </w:r>
      <w:r w:rsidR="009D2729" w:rsidRPr="008B5D3B">
        <w:rPr>
          <w:lang w:val="en-US"/>
        </w:rPr>
        <w:t xml:space="preserve"> quicker go from beam management to </w:t>
      </w:r>
      <w:r w:rsidR="004467A9">
        <w:rPr>
          <w:lang w:val="en-US"/>
        </w:rPr>
        <w:t>acquiring</w:t>
      </w:r>
      <w:r w:rsidR="004467A9" w:rsidRPr="008B5D3B">
        <w:rPr>
          <w:lang w:val="en-US"/>
        </w:rPr>
        <w:t xml:space="preserve"> </w:t>
      </w:r>
      <w:r w:rsidR="009D2729" w:rsidRPr="008B5D3B">
        <w:rPr>
          <w:lang w:val="en-US"/>
        </w:rPr>
        <w:t>CSI</w:t>
      </w:r>
      <w:bookmarkEnd w:id="0"/>
    </w:p>
    <w:p w14:paraId="6641DEA9" w14:textId="77777777" w:rsidR="008B5D3B" w:rsidRPr="008B5D3B" w:rsidRDefault="008B5D3B" w:rsidP="00662934">
      <w:pPr>
        <w:rPr>
          <w:lang w:val="en-US"/>
        </w:rPr>
      </w:pPr>
      <w:r>
        <w:rPr>
          <w:lang w:val="en-US"/>
        </w:rPr>
        <w:t>And thus we propose</w:t>
      </w:r>
    </w:p>
    <w:p w14:paraId="0807F721" w14:textId="77777777" w:rsidR="00662934" w:rsidRPr="0033234E" w:rsidRDefault="0033234E" w:rsidP="0033234E">
      <w:pPr>
        <w:pStyle w:val="Proposal"/>
      </w:pPr>
      <w:bookmarkStart w:id="1" w:name="_Toc462917438"/>
      <w:bookmarkStart w:id="2" w:name="_Toc462982527"/>
      <w:r w:rsidRPr="0033234E">
        <w:t>Handle</w:t>
      </w:r>
      <w:r w:rsidR="00662934" w:rsidRPr="0033234E">
        <w:t xml:space="preserve"> beam management within the CSI framework in NR (i.e. the framework used for link adaptation of data transmission).</w:t>
      </w:r>
      <w:bookmarkEnd w:id="1"/>
      <w:bookmarkEnd w:id="2"/>
      <w:r w:rsidR="00662934" w:rsidRPr="0033234E">
        <w:t xml:space="preserve"> </w:t>
      </w:r>
    </w:p>
    <w:p w14:paraId="34A05886" w14:textId="1412BEE3" w:rsidR="00662934" w:rsidRDefault="00662934" w:rsidP="00662934">
      <w:r w:rsidRPr="0033234E">
        <w:t>Furthermore, in our view, beam management</w:t>
      </w:r>
      <w:r w:rsidR="0033234E" w:rsidRPr="0033234E">
        <w:t xml:space="preserve"> measurements are</w:t>
      </w:r>
      <w:r w:rsidRPr="0033234E">
        <w:t xml:space="preserve"> different from mobility</w:t>
      </w:r>
      <w:r w:rsidR="0033234E" w:rsidRPr="0033234E">
        <w:t xml:space="preserve"> measurements</w:t>
      </w:r>
      <w:r w:rsidRPr="0033234E">
        <w:t xml:space="preserve"> in the sense that mobility takes care of handover between beams that may require different synchronization references, typically </w:t>
      </w:r>
      <w:r w:rsidRPr="004467A9">
        <w:t>using different base bands units. For mobility measurements, dedicated mobility reference signals (MRS) are proposed [</w:t>
      </w:r>
      <w:r w:rsidR="004467A9" w:rsidRPr="004976B5">
        <w:t>1</w:t>
      </w:r>
      <w:r w:rsidRPr="004467A9">
        <w:t>] which includes</w:t>
      </w:r>
      <w:r w:rsidRPr="0033234E">
        <w:t xml:space="preserve"> a synchronization signal while for beam management</w:t>
      </w:r>
      <w:r w:rsidR="0033234E" w:rsidRPr="0033234E">
        <w:t>, the CSI-RS are used</w:t>
      </w:r>
      <w:r w:rsidRPr="0033234E">
        <w:t xml:space="preserve">; we propose to use CSI-RS without the need for a dedicated sync signal associated with each CSI-RS resource. Still, there may be a need to </w:t>
      </w:r>
      <w:r w:rsidRPr="0033234E">
        <w:rPr>
          <w:u w:val="single"/>
        </w:rPr>
        <w:t>associate</w:t>
      </w:r>
      <w:r w:rsidR="004467A9">
        <w:t>,</w:t>
      </w:r>
      <w:r w:rsidRPr="0033234E">
        <w:t xml:space="preserve">the set of </w:t>
      </w:r>
      <w:r w:rsidR="0033234E" w:rsidRPr="0033234E">
        <w:t>CSI-RS</w:t>
      </w:r>
      <w:r w:rsidRPr="0033234E">
        <w:t xml:space="preserve"> with some reference signal (e.g. the same reference signal as</w:t>
      </w:r>
      <w:r>
        <w:t xml:space="preserve"> for data</w:t>
      </w:r>
      <w:r w:rsidR="004467A9">
        <w:t>, the MRS or some other RS</w:t>
      </w:r>
      <w:r>
        <w:t>) for coarse synchronization by using the QCL framework.</w:t>
      </w:r>
    </w:p>
    <w:p w14:paraId="0670D49D" w14:textId="77777777" w:rsidR="0033234E" w:rsidRDefault="0033234E" w:rsidP="0033234E">
      <w:pPr>
        <w:pStyle w:val="Proposal"/>
      </w:pPr>
      <w:bookmarkStart w:id="3" w:name="_Toc462917439"/>
      <w:bookmarkStart w:id="4" w:name="_Toc462982528"/>
      <w:r>
        <w:t>Use CSI-RS for beam management measurements</w:t>
      </w:r>
      <w:bookmarkEnd w:id="3"/>
      <w:bookmarkEnd w:id="4"/>
    </w:p>
    <w:p w14:paraId="31994CE6" w14:textId="71C865BB" w:rsidR="00662934" w:rsidRDefault="00662934" w:rsidP="00662934">
      <w:r>
        <w:t xml:space="preserve">Moreover, MRS beams </w:t>
      </w:r>
      <w:r w:rsidR="0033234E">
        <w:t xml:space="preserve">widths is likely </w:t>
      </w:r>
      <w:r w:rsidR="00F20EF1">
        <w:t xml:space="preserve">larger </w:t>
      </w:r>
      <w:r w:rsidR="0033234E">
        <w:t xml:space="preserve">than the beam width used for the beam management. </w:t>
      </w:r>
      <w:r w:rsidR="004467A9">
        <w:t>Each</w:t>
      </w:r>
      <w:r w:rsidR="0033234E">
        <w:t xml:space="preserve"> MRS </w:t>
      </w:r>
      <w:r w:rsidR="004467A9">
        <w:t>transmitted by a TRP is</w:t>
      </w:r>
      <w:r>
        <w:t xml:space="preserve"> </w:t>
      </w:r>
      <w:r w:rsidR="004467A9">
        <w:t>covering</w:t>
      </w:r>
      <w:r>
        <w:t xml:space="preserve"> </w:t>
      </w:r>
      <w:r w:rsidR="004467A9">
        <w:t xml:space="preserve">the whole (in case of a single MRS) or </w:t>
      </w:r>
      <w:r>
        <w:t xml:space="preserve">a part of the TRP coverage area, while </w:t>
      </w:r>
      <w:r w:rsidR="0033234E">
        <w:t>beamformed CSI-RS</w:t>
      </w:r>
      <w:r>
        <w:t xml:space="preserve"> have narrower beamwidth, tailored for a specific UE</w:t>
      </w:r>
      <w:r w:rsidR="0033234E">
        <w:t xml:space="preserve"> to fine tune and refine its beams</w:t>
      </w:r>
      <w:r>
        <w:t xml:space="preserve">. </w:t>
      </w:r>
      <w:r w:rsidRPr="00B669D3">
        <w:t xml:space="preserve"> </w:t>
      </w:r>
      <w:r>
        <w:t xml:space="preserve">In addition, detecting MRS </w:t>
      </w:r>
      <w:r w:rsidR="0033234E">
        <w:t>contains</w:t>
      </w:r>
      <w:r>
        <w:t xml:space="preserve"> a search step (searching in a large set of configured MRSs) and a measurement step (for detected MRSs), while for </w:t>
      </w:r>
      <w:r w:rsidR="0033234E">
        <w:t>beam management measurements</w:t>
      </w:r>
      <w:r>
        <w:t xml:space="preserve">, there is no </w:t>
      </w:r>
      <w:r w:rsidR="004976B5">
        <w:t>detection step</w:t>
      </w:r>
      <w:r>
        <w:t>, only direct measurements of all configured candidates.  Finally, in contrast to beam management, mobility involves L3 control.</w:t>
      </w:r>
    </w:p>
    <w:p w14:paraId="6127E06E" w14:textId="77777777" w:rsidR="00662934" w:rsidRDefault="00662934" w:rsidP="00662934">
      <w:r>
        <w:t xml:space="preserve">A commonality between mobility and beam management is however that both MRSs and </w:t>
      </w:r>
      <w:r w:rsidR="0033234E">
        <w:t>CSI-RS</w:t>
      </w:r>
      <w:r>
        <w:t xml:space="preserve"> may be beamformed in a set of candidate TRP beams.  Even though each </w:t>
      </w:r>
      <w:r w:rsidR="0033234E">
        <w:t>CSI-RS</w:t>
      </w:r>
      <w:r>
        <w:t xml:space="preserve"> does not contain its own synchronization signal, the beam management should also cover the network implementation where multiple synchronized TRPs transmit </w:t>
      </w:r>
      <w:r w:rsidR="0033234E">
        <w:t xml:space="preserve">CSI-RS </w:t>
      </w:r>
      <w:r>
        <w:t xml:space="preserve"> for measurements of candidate beams. However, the UE is unaware of whether one or multiple TRPs are used to transmit the set of </w:t>
      </w:r>
      <w:r w:rsidR="0033234E">
        <w:t>CSI-RS</w:t>
      </w:r>
      <w:r>
        <w:t xml:space="preserve"> the UE is configured to measure. </w:t>
      </w:r>
    </w:p>
    <w:p w14:paraId="51D9C3BC" w14:textId="77777777" w:rsidR="00662934" w:rsidRDefault="00662934" w:rsidP="00662934">
      <w:pPr>
        <w:keepNext/>
      </w:pPr>
      <w:r>
        <w:rPr>
          <w:noProof/>
          <w:lang w:val="sv-SE" w:eastAsia="sv-SE"/>
        </w:rPr>
        <w:drawing>
          <wp:anchor distT="0" distB="0" distL="114300" distR="114300" simplePos="0" relativeHeight="251659264" behindDoc="0" locked="0" layoutInCell="1" allowOverlap="1" wp14:anchorId="3B9D50BC" wp14:editId="1D2EFD43">
            <wp:simplePos x="0" y="0"/>
            <wp:positionH relativeFrom="column">
              <wp:posOffset>914400</wp:posOffset>
            </wp:positionH>
            <wp:positionV relativeFrom="paragraph">
              <wp:align>top</wp:align>
            </wp:positionV>
            <wp:extent cx="4163060" cy="2179320"/>
            <wp:effectExtent l="0" t="0" r="889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L.jpg"/>
                    <pic:cNvPicPr/>
                  </pic:nvPicPr>
                  <pic:blipFill>
                    <a:blip r:embed="rId8">
                      <a:extLst>
                        <a:ext uri="{28A0092B-C50C-407E-A947-70E740481C1C}">
                          <a14:useLocalDpi xmlns:a14="http://schemas.microsoft.com/office/drawing/2010/main" val="0"/>
                        </a:ext>
                      </a:extLst>
                    </a:blip>
                    <a:stretch>
                      <a:fillRect/>
                    </a:stretch>
                  </pic:blipFill>
                  <pic:spPr>
                    <a:xfrm>
                      <a:off x="0" y="0"/>
                      <a:ext cx="4163060" cy="2179320"/>
                    </a:xfrm>
                    <a:prstGeom prst="rect">
                      <a:avLst/>
                    </a:prstGeom>
                  </pic:spPr>
                </pic:pic>
              </a:graphicData>
            </a:graphic>
          </wp:anchor>
        </w:drawing>
      </w:r>
      <w:r>
        <w:br w:type="textWrapping" w:clear="all"/>
      </w:r>
    </w:p>
    <w:p w14:paraId="2A36F317" w14:textId="42AF4E88" w:rsidR="00662934" w:rsidRPr="00DA7F6E" w:rsidRDefault="00662934" w:rsidP="00662934">
      <w:pPr>
        <w:pStyle w:val="Caption"/>
      </w:pPr>
      <w:r>
        <w:t xml:space="preserve">Figure </w:t>
      </w:r>
      <w:r>
        <w:fldChar w:fldCharType="begin"/>
      </w:r>
      <w:r>
        <w:instrText xml:space="preserve"> SEQ Figure \* ARABIC </w:instrText>
      </w:r>
      <w:r>
        <w:fldChar w:fldCharType="separate"/>
      </w:r>
      <w:r w:rsidR="00B16171">
        <w:rPr>
          <w:noProof/>
        </w:rPr>
        <w:t>1</w:t>
      </w:r>
      <w:r>
        <w:rPr>
          <w:noProof/>
        </w:rPr>
        <w:fldChar w:fldCharType="end"/>
      </w:r>
      <w:r>
        <w:t xml:space="preserve"> The UE measures</w:t>
      </w:r>
      <w:r w:rsidR="0033234E">
        <w:t xml:space="preserve"> beamformed CSI-RS</w:t>
      </w:r>
      <w:r>
        <w:t xml:space="preserve"> from two TRPs and two beam pair links (BPL) can be </w:t>
      </w:r>
      <w:r w:rsidRPr="00DA7F6E">
        <w:t>identified</w:t>
      </w:r>
    </w:p>
    <w:p w14:paraId="1918937F" w14:textId="2FF39D83" w:rsidR="00662934" w:rsidRDefault="00662934" w:rsidP="00662934">
      <w:r w:rsidRPr="00DA7F6E">
        <w:t xml:space="preserve">To structure the discussion, we introduce the notion of a </w:t>
      </w:r>
      <w:r w:rsidRPr="00DA7F6E">
        <w:rPr>
          <w:i/>
        </w:rPr>
        <w:t xml:space="preserve">beam pair link </w:t>
      </w:r>
      <w:r w:rsidRPr="00DA7F6E">
        <w:t xml:space="preserve">(BPL) and the task of the beam management procedure is to discover and maintain beam pair links. It should be noted that beam management becomes less complex </w:t>
      </w:r>
      <w:r w:rsidRPr="00DA7F6E">
        <w:lastRenderedPageBreak/>
        <w:t xml:space="preserve">the more the receiver </w:t>
      </w:r>
      <w:r w:rsidR="00DA7F6E" w:rsidRPr="00DA7F6E">
        <w:t>can</w:t>
      </w:r>
      <w:r w:rsidRPr="00DA7F6E">
        <w:t xml:space="preserve"> perform digital beamforming. With fully digital beamforming at the receiver, it is sufficient to </w:t>
      </w:r>
      <w:r w:rsidR="00FA23CF">
        <w:t>keep track of the</w:t>
      </w:r>
      <w:r w:rsidRPr="00DA7F6E">
        <w:t xml:space="preserve"> transmitter beam in the beam management.</w:t>
      </w:r>
    </w:p>
    <w:p w14:paraId="474A3788" w14:textId="09344A50" w:rsidR="000E7B8A" w:rsidRPr="00DA7F6E" w:rsidRDefault="000E7B8A" w:rsidP="00662934">
      <w:r>
        <w:t xml:space="preserve">Please also not that the actual beam used by the UE in the BPL may not need to be known at the TRP. It may need to know though that two different TRP beams cannot be received simultaneously by the UE due to it’s implementation. Hence, BPL’s may be incompatible. </w:t>
      </w:r>
    </w:p>
    <w:p w14:paraId="5EDF3651" w14:textId="2FEE77B1" w:rsidR="00662934" w:rsidRPr="00DA7F6E" w:rsidRDefault="00662934" w:rsidP="00662934">
      <w:r w:rsidRPr="00DA7F6E">
        <w:t xml:space="preserve">In the example of Figure 1, two BPLs have been discovered and are being maintained by the network. Note that even in the case of a single TRP, multiple BPLs are still possible, </w:t>
      </w:r>
      <w:r w:rsidR="00DA7F6E" w:rsidRPr="00DA7F6E">
        <w:t>considering</w:t>
      </w:r>
      <w:r w:rsidRPr="00DA7F6E">
        <w:t xml:space="preserve"> reflections etc. A BPL is discovered and monitored by the network </w:t>
      </w:r>
      <w:r w:rsidR="00DA7F6E" w:rsidRPr="00DA7F6E">
        <w:t>using</w:t>
      </w:r>
      <w:r w:rsidRPr="00DA7F6E">
        <w:t xml:space="preserve"> measurements, either uplink measurements using uplink sounding or downlink measurements using the</w:t>
      </w:r>
      <w:r w:rsidR="00470CC9">
        <w:t xml:space="preserve"> reference signals </w:t>
      </w:r>
      <w:r w:rsidR="00A51217">
        <w:t>used for beam management, i.e., CSI-RS.</w:t>
      </w:r>
      <w:r w:rsidRPr="00DA7F6E">
        <w:t xml:space="preserve"> </w:t>
      </w:r>
    </w:p>
    <w:p w14:paraId="3433B0B2" w14:textId="77777777" w:rsidR="00662934" w:rsidRPr="00DA7F6E" w:rsidRDefault="00662934" w:rsidP="00662934">
      <w:r w:rsidRPr="00DA7F6E">
        <w:t>We believe that it is useful to monitor multiple BPLs in parallel for a given UE:</w:t>
      </w:r>
    </w:p>
    <w:p w14:paraId="3E0E6C63" w14:textId="77777777" w:rsidR="00662934" w:rsidRPr="00DA7F6E" w:rsidRDefault="00662934" w:rsidP="00662934">
      <w:pPr>
        <w:pStyle w:val="ListParagraph"/>
        <w:numPr>
          <w:ilvl w:val="0"/>
          <w:numId w:val="16"/>
        </w:numPr>
        <w:spacing w:line="276" w:lineRule="auto"/>
      </w:pPr>
      <w:r w:rsidRPr="00DA7F6E">
        <w:t>Robustness is achieved since a BPL may suddenly be blocked and control and data transmission can quickly be carried over to the alternative BPL</w:t>
      </w:r>
    </w:p>
    <w:p w14:paraId="4A60F5FE" w14:textId="77777777" w:rsidR="00662934" w:rsidRPr="00DA7F6E" w:rsidRDefault="00662934" w:rsidP="00662934">
      <w:pPr>
        <w:pStyle w:val="ListParagraph"/>
        <w:numPr>
          <w:ilvl w:val="0"/>
          <w:numId w:val="16"/>
        </w:numPr>
        <w:spacing w:line="276" w:lineRule="auto"/>
      </w:pPr>
      <w:r w:rsidRPr="00DA7F6E">
        <w:t>Distributed MIMO transmissions can be supported by using SU-MIMO transmissions to the UE from multiple TRPs at the same time</w:t>
      </w:r>
    </w:p>
    <w:p w14:paraId="04C9FDEC" w14:textId="77777777" w:rsidR="00662934" w:rsidRPr="00DA7F6E" w:rsidRDefault="00662934" w:rsidP="00662934">
      <w:pPr>
        <w:pStyle w:val="ListParagraph"/>
        <w:numPr>
          <w:ilvl w:val="1"/>
          <w:numId w:val="16"/>
        </w:numPr>
        <w:spacing w:line="276" w:lineRule="auto"/>
      </w:pPr>
      <w:r w:rsidRPr="00DA7F6E">
        <w:t>In LOS conditions, the rank per BPL is limited to two (dual polarizations) while distributed MIMO allows</w:t>
      </w:r>
      <w:r w:rsidR="0033234E" w:rsidRPr="00DA7F6E">
        <w:t xml:space="preserve"> for higher rank transmissions</w:t>
      </w:r>
      <w:r w:rsidRPr="00DA7F6E">
        <w:t xml:space="preserve">. </w:t>
      </w:r>
    </w:p>
    <w:p w14:paraId="541F08BF" w14:textId="77777777" w:rsidR="00662934" w:rsidRPr="00DA7F6E" w:rsidRDefault="00662934" w:rsidP="00662934">
      <w:r w:rsidRPr="00DA7F6E">
        <w:t>To summarize, we make the following proposal:</w:t>
      </w:r>
    </w:p>
    <w:p w14:paraId="459F6233" w14:textId="77777777" w:rsidR="0033234E" w:rsidRPr="00DA7F6E" w:rsidRDefault="0033234E" w:rsidP="00662934">
      <w:pPr>
        <w:pStyle w:val="Proposal"/>
      </w:pPr>
      <w:bookmarkStart w:id="5" w:name="_Toc462917440"/>
      <w:bookmarkStart w:id="6" w:name="_Toc462982529"/>
      <w:r w:rsidRPr="00DA7F6E">
        <w:t>In the beam management procedures, one or multiple beam pair links (BPLs) are monitored by the network using uplink measurements by the TRPs and/or downlink measurements from the UE.</w:t>
      </w:r>
      <w:bookmarkEnd w:id="5"/>
      <w:bookmarkEnd w:id="6"/>
    </w:p>
    <w:p w14:paraId="0E871E10" w14:textId="77777777" w:rsidR="00662934" w:rsidRDefault="00662934" w:rsidP="00662934">
      <w:r>
        <w:t xml:space="preserve">Hence, the BPL could be associated with a certain </w:t>
      </w:r>
      <w:r w:rsidR="0033234E">
        <w:t>beamformed CSI-RS</w:t>
      </w:r>
      <w:r>
        <w:t xml:space="preserve"> report obtained from the UE. With this definition at hand, there are some issues to consider further:</w:t>
      </w:r>
    </w:p>
    <w:p w14:paraId="709915FD" w14:textId="1E332FE7" w:rsidR="00662934" w:rsidRDefault="00662934" w:rsidP="00662934">
      <w:pPr>
        <w:pStyle w:val="ListParagraph"/>
        <w:numPr>
          <w:ilvl w:val="0"/>
          <w:numId w:val="17"/>
        </w:numPr>
        <w:spacing w:line="276" w:lineRule="auto"/>
      </w:pPr>
      <w:r>
        <w:t>It probably doesn’t make sense if monitored BPLs are very similar, for example corresponding to closely spaced TRP beams</w:t>
      </w:r>
      <w:r w:rsidR="00FA23CF">
        <w:t xml:space="preserve"> unless hybrid analog/digital beamforming is used in which case combining for closely spaced beams is beneficial</w:t>
      </w:r>
      <w:r>
        <w:t xml:space="preserve">. Some mechanism to ensure that </w:t>
      </w:r>
      <w:r w:rsidR="00FA23CF">
        <w:t xml:space="preserve">both </w:t>
      </w:r>
      <w:r>
        <w:t xml:space="preserve">“sufficiently different” </w:t>
      </w:r>
      <w:r w:rsidR="00FA23CF">
        <w:t xml:space="preserve">but also “unrestricted” </w:t>
      </w:r>
      <w:r>
        <w:t>BLPs are monitored is probably needed to avoid an excessive number of monitored BLPs.</w:t>
      </w:r>
    </w:p>
    <w:p w14:paraId="3BED845F" w14:textId="77777777" w:rsidR="00662934" w:rsidRDefault="00662934" w:rsidP="00662934">
      <w:pPr>
        <w:pStyle w:val="ListParagraph"/>
        <w:numPr>
          <w:ilvl w:val="0"/>
          <w:numId w:val="17"/>
        </w:numPr>
        <w:spacing w:line="276" w:lineRule="auto"/>
      </w:pPr>
      <w:r>
        <w:t xml:space="preserve">When analog beamforming is used at the UE, </w:t>
      </w:r>
    </w:p>
    <w:p w14:paraId="21FBF4EC" w14:textId="6A72979E" w:rsidR="00662934" w:rsidRDefault="00662934" w:rsidP="00662934">
      <w:pPr>
        <w:pStyle w:val="ListParagraph"/>
        <w:numPr>
          <w:ilvl w:val="1"/>
          <w:numId w:val="17"/>
        </w:numPr>
        <w:spacing w:line="276" w:lineRule="auto"/>
      </w:pPr>
      <w:r>
        <w:t>whether there is a need to</w:t>
      </w:r>
      <w:r w:rsidR="00FA23CF">
        <w:t xml:space="preserve"> inform to the</w:t>
      </w:r>
      <w:r>
        <w:t xml:space="preserve"> UE </w:t>
      </w:r>
      <w:r w:rsidR="00FA23CF">
        <w:t xml:space="preserve">that </w:t>
      </w:r>
      <w:r>
        <w:t>an “active BPL” used for e.g. scheduling control messages so that the UE can use the correct receive beam when monitoring the control channel</w:t>
      </w:r>
    </w:p>
    <w:p w14:paraId="59EFD55A" w14:textId="77777777" w:rsidR="00662934" w:rsidRDefault="00662934" w:rsidP="00662934">
      <w:pPr>
        <w:pStyle w:val="ListParagraph"/>
        <w:numPr>
          <w:ilvl w:val="0"/>
          <w:numId w:val="17"/>
        </w:numPr>
        <w:spacing w:line="276" w:lineRule="auto"/>
      </w:pPr>
      <w:r>
        <w:t>More generally, what the network needs to know about UE implementation, such as the number of panels, base band units etc needs to be clarified</w:t>
      </w:r>
    </w:p>
    <w:p w14:paraId="60D8D2CE" w14:textId="1BA4C1D3" w:rsidR="00662934" w:rsidRDefault="00662934" w:rsidP="00662934">
      <w:r>
        <w:t>Regarding the last bullet, it is preferable if a lot of implementation freedom can be left to the UE. On the other hand, there could be UE implementations where one base band unit does not have omni directional coverage. For instance, at high carrier frequencies, each antenna panel may be connected to one base band unit per polarization. In this case, the UE could support multiple RX/TX beams simultaneously but not from the same antenna panel</w:t>
      </w:r>
      <w:r w:rsidR="004976B5">
        <w:t xml:space="preserve"> (except for the two polarization beams)</w:t>
      </w:r>
      <w:r>
        <w:t>. Whether this needs to be taken into account in the standard in some way or can be transparent needs to be further considered.</w:t>
      </w:r>
    </w:p>
    <w:p w14:paraId="791C255D" w14:textId="6747A9C5" w:rsidR="00662934" w:rsidRDefault="000E7B8A" w:rsidP="00662934">
      <w:r>
        <w:t>As discussed above, f</w:t>
      </w:r>
      <w:r w:rsidR="00662934">
        <w:t xml:space="preserve">rom the network side, there </w:t>
      </w:r>
      <w:r w:rsidR="00FA23CF">
        <w:t>may be</w:t>
      </w:r>
      <w:r w:rsidR="00662934">
        <w:t xml:space="preserve"> no need to know exactly how the UE received </w:t>
      </w:r>
      <w:r w:rsidR="00FA23CF">
        <w:t>(i.e. the receive combining weights</w:t>
      </w:r>
      <w:r>
        <w:t>/beam</w:t>
      </w:r>
      <w:r w:rsidR="00FA23CF">
        <w:t xml:space="preserve">) </w:t>
      </w:r>
      <w:r w:rsidR="00662934">
        <w:t xml:space="preserve">and measured a certain </w:t>
      </w:r>
      <w:r w:rsidR="00470CC9">
        <w:t>RS for beam management</w:t>
      </w:r>
      <w:r w:rsidR="00662934">
        <w:t>, it is up to</w:t>
      </w:r>
      <w:r w:rsidR="00470CC9">
        <w:t xml:space="preserve"> the UE to associate a certain</w:t>
      </w:r>
      <w:r w:rsidR="00662934">
        <w:t xml:space="preserve"> </w:t>
      </w:r>
      <w:r>
        <w:t>TRP beam</w:t>
      </w:r>
      <w:r w:rsidR="00662934">
        <w:t xml:space="preserve"> with the used receiver conditions (beam etc) used to measure that signal</w:t>
      </w:r>
      <w:r>
        <w:t xml:space="preserve"> and this may not need to be known at the network side</w:t>
      </w:r>
      <w:r w:rsidR="00662934">
        <w:t xml:space="preserve">. </w:t>
      </w:r>
    </w:p>
    <w:p w14:paraId="47D25CA4" w14:textId="77777777" w:rsidR="003A0E41" w:rsidRDefault="003A0E41" w:rsidP="003A0E41"/>
    <w:p w14:paraId="6C38E328" w14:textId="77777777" w:rsidR="000C1076" w:rsidRDefault="000C1076" w:rsidP="000C1076">
      <w:pPr>
        <w:pStyle w:val="Heading1"/>
      </w:pPr>
      <w:r>
        <w:t>Beam management procedures</w:t>
      </w:r>
    </w:p>
    <w:p w14:paraId="5D6F5EBB" w14:textId="77777777" w:rsidR="000C1076" w:rsidRDefault="000C1076" w:rsidP="000C1076">
      <w:r>
        <w:t>Previous meeting, three beam management procedures were categorised:</w:t>
      </w:r>
    </w:p>
    <w:p w14:paraId="149206AD" w14:textId="77777777" w:rsidR="000C1076" w:rsidRPr="00DB2D1A" w:rsidRDefault="000C1076" w:rsidP="000C1076">
      <w:pPr>
        <w:numPr>
          <w:ilvl w:val="1"/>
          <w:numId w:val="15"/>
        </w:numPr>
        <w:overflowPunct/>
        <w:autoSpaceDE/>
        <w:autoSpaceDN/>
        <w:adjustRightInd/>
        <w:spacing w:after="0"/>
        <w:jc w:val="left"/>
        <w:textAlignment w:val="auto"/>
        <w:rPr>
          <w:rFonts w:eastAsia="MS Mincho"/>
          <w:lang w:val="en-US" w:eastAsia="ja-JP"/>
        </w:rPr>
      </w:pPr>
      <w:r w:rsidRPr="000C1076">
        <w:rPr>
          <w:rFonts w:eastAsia="MS Mincho"/>
          <w:b/>
          <w:lang w:val="en-US" w:eastAsia="ja-JP"/>
        </w:rPr>
        <w:lastRenderedPageBreak/>
        <w:t>P-1:</w:t>
      </w:r>
      <w:r w:rsidRPr="00DB2D1A">
        <w:rPr>
          <w:rFonts w:eastAsia="MS Mincho"/>
          <w:lang w:val="en-US" w:eastAsia="ja-JP"/>
        </w:rPr>
        <w:t xml:space="preserve"> is used to enable UE measurement on different TRP Tx beams to support selection of TRP Tx beams/UE Rx beam(s)</w:t>
      </w:r>
    </w:p>
    <w:p w14:paraId="4116CD0D" w14:textId="77777777" w:rsidR="000C1076" w:rsidRPr="00DB2D1A" w:rsidRDefault="000C1076" w:rsidP="000C1076">
      <w:pPr>
        <w:numPr>
          <w:ilvl w:val="1"/>
          <w:numId w:val="15"/>
        </w:numPr>
        <w:overflowPunct/>
        <w:autoSpaceDE/>
        <w:autoSpaceDN/>
        <w:adjustRightInd/>
        <w:spacing w:after="0"/>
        <w:jc w:val="left"/>
        <w:textAlignment w:val="auto"/>
        <w:rPr>
          <w:rFonts w:eastAsia="MS Mincho"/>
          <w:lang w:val="en-US" w:eastAsia="ja-JP"/>
        </w:rPr>
      </w:pPr>
      <w:r w:rsidRPr="000C1076">
        <w:rPr>
          <w:rFonts w:eastAsia="MS Mincho"/>
          <w:b/>
          <w:lang w:val="en-US" w:eastAsia="ja-JP"/>
        </w:rPr>
        <w:t>P-2</w:t>
      </w:r>
      <w:r w:rsidRPr="00DB2D1A">
        <w:rPr>
          <w:rFonts w:eastAsia="MS Mincho"/>
          <w:lang w:val="en-US" w:eastAsia="ja-JP"/>
        </w:rPr>
        <w:t>: is used to enable UE measurement on different TRP Tx beams to possibly change inter/intra-TRP Tx beam(s)</w:t>
      </w:r>
    </w:p>
    <w:p w14:paraId="22C53A06" w14:textId="77777777" w:rsidR="000C1076" w:rsidRPr="00DB2D1A" w:rsidRDefault="000C1076" w:rsidP="000C1076">
      <w:pPr>
        <w:numPr>
          <w:ilvl w:val="1"/>
          <w:numId w:val="15"/>
        </w:numPr>
        <w:overflowPunct/>
        <w:autoSpaceDE/>
        <w:autoSpaceDN/>
        <w:adjustRightInd/>
        <w:spacing w:after="0"/>
        <w:jc w:val="left"/>
        <w:textAlignment w:val="auto"/>
        <w:rPr>
          <w:rFonts w:eastAsia="MS Mincho"/>
          <w:lang w:val="en-US" w:eastAsia="ja-JP"/>
        </w:rPr>
      </w:pPr>
      <w:r w:rsidRPr="000C1076">
        <w:rPr>
          <w:rFonts w:eastAsia="MS Mincho"/>
          <w:b/>
          <w:lang w:val="en-US" w:eastAsia="ja-JP"/>
        </w:rPr>
        <w:t>P-3:</w:t>
      </w:r>
      <w:r w:rsidRPr="00DB2D1A">
        <w:rPr>
          <w:rFonts w:eastAsia="MS Mincho"/>
          <w:lang w:val="en-US" w:eastAsia="ja-JP"/>
        </w:rPr>
        <w:t xml:space="preserve"> is used to enable UE measurement on the same TRP Tx beam to change UE Rx beam in the case UE uses beamforming</w:t>
      </w:r>
    </w:p>
    <w:p w14:paraId="034FCAE8" w14:textId="77777777" w:rsidR="000C1076" w:rsidRDefault="000C1076" w:rsidP="000C1076">
      <w:pPr>
        <w:rPr>
          <w:lang w:val="en-US"/>
        </w:rPr>
      </w:pPr>
    </w:p>
    <w:p w14:paraId="2727C7C7" w14:textId="77777777" w:rsidR="000C1076" w:rsidRDefault="000C1076" w:rsidP="000C1076">
      <w:pPr>
        <w:rPr>
          <w:lang w:val="en-US"/>
        </w:rPr>
      </w:pPr>
      <w:r>
        <w:rPr>
          <w:lang w:val="en-US"/>
        </w:rPr>
        <w:t xml:space="preserve">There were however disclaimers in the agreement that P-2 may be a special case of P-1, P-2 and </w:t>
      </w:r>
      <w:r w:rsidRPr="000C1076">
        <w:rPr>
          <w:lang w:val="en-US"/>
        </w:rPr>
        <w:t>P-3 can be performed jointly and/or multiple times</w:t>
      </w:r>
      <w:r>
        <w:rPr>
          <w:lang w:val="en-US"/>
        </w:rPr>
        <w:t xml:space="preserve"> and </w:t>
      </w:r>
      <w:r w:rsidRPr="000C1076">
        <w:rPr>
          <w:lang w:val="en-US"/>
        </w:rPr>
        <w:t>P-3 may or may not have physical layer procedure spec. impact</w:t>
      </w:r>
      <w:r>
        <w:rPr>
          <w:lang w:val="en-US"/>
        </w:rPr>
        <w:t>.</w:t>
      </w:r>
    </w:p>
    <w:p w14:paraId="3C27D831" w14:textId="77777777" w:rsidR="004717B5" w:rsidRDefault="004717B5" w:rsidP="000C1076">
      <w:pPr>
        <w:rPr>
          <w:lang w:val="en-US"/>
        </w:rPr>
      </w:pPr>
      <w:r>
        <w:rPr>
          <w:lang w:val="en-US"/>
        </w:rPr>
        <w:t xml:space="preserve">For the sake of the further discussion, introduce a </w:t>
      </w:r>
      <w:r w:rsidR="007F0EFE">
        <w:rPr>
          <w:i/>
          <w:lang w:val="en-US"/>
        </w:rPr>
        <w:t xml:space="preserve">beam sweep </w:t>
      </w:r>
      <w:r w:rsidR="007F0EFE">
        <w:rPr>
          <w:lang w:val="en-US"/>
        </w:rPr>
        <w:t>which is a set of beamformed CSI-RS transmissions, each beam containing one or two CSI-RS antenna ports (to be further discussed). The UE is triggered to measure the quality of each beam in a beam sweep having K beams. Hence, the procedure is very like LTE Class B, K&gt;1 type of CSI-RS transmission, with the difference that the UE does not perform any selective reporting (i.e. don’t select one out of K and report), instead the UE reports e.g. CSI-RSRP on multiple or all of the K beams.</w:t>
      </w:r>
    </w:p>
    <w:p w14:paraId="5F9D9170" w14:textId="037F591B" w:rsidR="00C538BC" w:rsidRDefault="007F0EFE" w:rsidP="000C1076">
      <w:pPr>
        <w:rPr>
          <w:lang w:val="en-US"/>
        </w:rPr>
      </w:pPr>
      <w:r>
        <w:rPr>
          <w:lang w:val="en-US"/>
        </w:rPr>
        <w:t xml:space="preserve">As such a beam sweep consumes overhead, it is preferable if such beam sweep is confined within a subframe or a slot. That is, as many beams as possible should be </w:t>
      </w:r>
      <w:r w:rsidR="006C4429">
        <w:rPr>
          <w:lang w:val="en-US"/>
        </w:rPr>
        <w:t>swept</w:t>
      </w:r>
      <w:r>
        <w:rPr>
          <w:lang w:val="en-US"/>
        </w:rPr>
        <w:t xml:space="preserve"> within a short time. To support analog beamforming, each OFDM symbol could then transmit a beamformed CSI-RS in the sweep and in total K OFDM symbols are used. </w:t>
      </w:r>
      <w:r w:rsidR="00C538BC">
        <w:rPr>
          <w:lang w:val="en-US"/>
        </w:rPr>
        <w:t xml:space="preserve">For digital beamforming, both time multiplexing and frequency multiplexing of a beam sweep can be used, hence a larger number of beams can be </w:t>
      </w:r>
      <w:r w:rsidR="00C1196B">
        <w:rPr>
          <w:lang w:val="en-US"/>
        </w:rPr>
        <w:t>swept</w:t>
      </w:r>
      <w:r w:rsidR="00C538BC">
        <w:rPr>
          <w:lang w:val="en-US"/>
        </w:rPr>
        <w:t xml:space="preserve"> </w:t>
      </w:r>
      <w:r w:rsidR="00C74AF7">
        <w:rPr>
          <w:lang w:val="en-US"/>
        </w:rPr>
        <w:t xml:space="preserve">per time unit. </w:t>
      </w:r>
    </w:p>
    <w:p w14:paraId="3AE15406" w14:textId="5FF62780" w:rsidR="008B5D3B" w:rsidRPr="008B5D3B" w:rsidRDefault="00C74AF7" w:rsidP="008B5D3B">
      <w:pPr>
        <w:pStyle w:val="Proposal"/>
        <w:rPr>
          <w:lang w:val="en-US"/>
        </w:rPr>
      </w:pPr>
      <w:bookmarkStart w:id="7" w:name="_Toc462917441"/>
      <w:bookmarkStart w:id="8" w:name="_Toc462982530"/>
      <w:r>
        <w:rPr>
          <w:lang w:val="en-US"/>
        </w:rPr>
        <w:t>Support</w:t>
      </w:r>
      <w:r w:rsidR="00C538BC">
        <w:rPr>
          <w:lang w:val="en-US"/>
        </w:rPr>
        <w:t xml:space="preserve"> a </w:t>
      </w:r>
      <w:r>
        <w:rPr>
          <w:lang w:val="en-US"/>
        </w:rPr>
        <w:t xml:space="preserve">configurable (time multiplexed, frequency multiplexed or both) </w:t>
      </w:r>
      <w:r w:rsidR="00B16171">
        <w:rPr>
          <w:lang w:val="en-US"/>
        </w:rPr>
        <w:t>sweep</w:t>
      </w:r>
      <w:r>
        <w:rPr>
          <w:lang w:val="en-US"/>
        </w:rPr>
        <w:t>of CSI-RS in a slot or subframe</w:t>
      </w:r>
      <w:r w:rsidR="008B5D3B">
        <w:rPr>
          <w:lang w:val="en-US"/>
        </w:rPr>
        <w:t xml:space="preserve"> for beam management measurements</w:t>
      </w:r>
      <w:bookmarkEnd w:id="7"/>
      <w:bookmarkEnd w:id="8"/>
    </w:p>
    <w:p w14:paraId="716137F4" w14:textId="77777777" w:rsidR="008B5D3B" w:rsidRDefault="008B5D3B" w:rsidP="008B5D3B">
      <w:pPr>
        <w:rPr>
          <w:lang w:val="en-US"/>
        </w:rPr>
      </w:pPr>
      <w:r w:rsidRPr="008B5D3B">
        <w:rPr>
          <w:lang w:val="en-US"/>
        </w:rPr>
        <w:t xml:space="preserve">Frequency allocation for </w:t>
      </w:r>
      <w:r>
        <w:rPr>
          <w:lang w:val="en-US"/>
        </w:rPr>
        <w:t>the CSI-RS used for beam management measurements</w:t>
      </w:r>
      <w:r w:rsidRPr="008B5D3B">
        <w:rPr>
          <w:lang w:val="en-US"/>
        </w:rPr>
        <w:t xml:space="preserve"> can be done in different ways, for example the </w:t>
      </w:r>
      <w:r>
        <w:rPr>
          <w:lang w:val="en-US"/>
        </w:rPr>
        <w:t xml:space="preserve">CSI-RS </w:t>
      </w:r>
      <w:r w:rsidRPr="008B5D3B">
        <w:rPr>
          <w:lang w:val="en-US"/>
        </w:rPr>
        <w:t xml:space="preserve">can be densely located within a sub-band or sparsely distributed over the whole bandwidth. One advantage with distributing the </w:t>
      </w:r>
      <w:r>
        <w:rPr>
          <w:lang w:val="en-US"/>
        </w:rPr>
        <w:t>CSI-RS</w:t>
      </w:r>
      <w:r w:rsidRPr="008B5D3B">
        <w:rPr>
          <w:lang w:val="en-US"/>
        </w:rPr>
        <w:t xml:space="preserve"> over the whole bandwidth is that the </w:t>
      </w:r>
      <w:r>
        <w:rPr>
          <w:lang w:val="en-US"/>
        </w:rPr>
        <w:t xml:space="preserve">CSI-RS </w:t>
      </w:r>
      <w:r w:rsidRPr="008B5D3B">
        <w:rPr>
          <w:lang w:val="en-US"/>
        </w:rPr>
        <w:t xml:space="preserve">then can be used to quicker attain channel state information when going from beam management to actual data and control signal transmission. </w:t>
      </w:r>
    </w:p>
    <w:p w14:paraId="39AC7A4F" w14:textId="77777777" w:rsidR="008B5D3B" w:rsidRDefault="008B5D3B" w:rsidP="008B5D3B">
      <w:pPr>
        <w:rPr>
          <w:lang w:val="en-US"/>
        </w:rPr>
      </w:pPr>
      <w:r w:rsidRPr="008B5D3B">
        <w:rPr>
          <w:lang w:val="en-US"/>
        </w:rPr>
        <w:t xml:space="preserve">Another advantage is that the whole bandwidth is represented which will give a more reliable estimate of preferred beam in case the coherence bandwidth is smaller than the full signal bandwidth. One advantage with </w:t>
      </w:r>
      <w:r>
        <w:rPr>
          <w:lang w:val="en-US"/>
        </w:rPr>
        <w:t>CSI-RS</w:t>
      </w:r>
      <w:r w:rsidRPr="008B5D3B">
        <w:rPr>
          <w:lang w:val="en-US"/>
        </w:rPr>
        <w:t xml:space="preserve"> densely located within a sub-band is that in some cases the UE is scheduled within a certain sub-band and then it will reduce the overhead by only transmitting beam reference signals within this sub-band.  </w:t>
      </w:r>
    </w:p>
    <w:p w14:paraId="28DD0D7B" w14:textId="77777777" w:rsidR="008B5D3B" w:rsidRPr="008B5D3B" w:rsidRDefault="008B5D3B" w:rsidP="008B5D3B">
      <w:pPr>
        <w:pStyle w:val="Proposal"/>
      </w:pPr>
      <w:bookmarkStart w:id="9" w:name="_Toc462917442"/>
      <w:bookmarkStart w:id="10" w:name="_Toc462982531"/>
      <w:r w:rsidRPr="008B5D3B">
        <w:t xml:space="preserve">Study which different types of frequency allocations that should be supported for </w:t>
      </w:r>
      <w:r>
        <w:t xml:space="preserve">CSI-RS used for </w:t>
      </w:r>
      <w:r w:rsidRPr="008B5D3B">
        <w:t xml:space="preserve">beam </w:t>
      </w:r>
      <w:r>
        <w:t>management measurements</w:t>
      </w:r>
      <w:bookmarkEnd w:id="9"/>
      <w:bookmarkEnd w:id="10"/>
    </w:p>
    <w:p w14:paraId="435AE6EC" w14:textId="4DF1E611" w:rsidR="00C74AF7" w:rsidRPr="008B5D3B" w:rsidRDefault="008B5D3B" w:rsidP="000C1076">
      <w:r>
        <w:t>Moreover, always on reference signals should be avoided</w:t>
      </w:r>
      <w:r w:rsidR="00F20EF1">
        <w:t>. A</w:t>
      </w:r>
      <w:r>
        <w:t>s in the CSI framework in general</w:t>
      </w:r>
      <w:r w:rsidR="00B16171">
        <w:t xml:space="preserve"> at least</w:t>
      </w:r>
      <w:r>
        <w:t xml:space="preserve"> aperiodic and semi-persistent</w:t>
      </w:r>
      <w:r w:rsidR="00F20EF1">
        <w:t>ly</w:t>
      </w:r>
      <w:r>
        <w:t xml:space="preserve"> scheduled CSI-RS should be supported and therefore, these triggering mechanisms are also supported for the purpose of beam management </w:t>
      </w:r>
      <w:r w:rsidR="00B16171">
        <w:t>measurements</w:t>
      </w:r>
    </w:p>
    <w:p w14:paraId="1159D144" w14:textId="77777777" w:rsidR="007F0EFE" w:rsidRDefault="007F0EFE" w:rsidP="000C1076">
      <w:pPr>
        <w:rPr>
          <w:lang w:val="en-US"/>
        </w:rPr>
      </w:pPr>
    </w:p>
    <w:p w14:paraId="3DBDD5E6" w14:textId="77777777" w:rsidR="007F0EFE" w:rsidRDefault="008B5D3B" w:rsidP="008B5D3B">
      <w:pPr>
        <w:pStyle w:val="Heading2"/>
        <w:rPr>
          <w:lang w:val="en-US"/>
        </w:rPr>
      </w:pPr>
      <w:r>
        <w:rPr>
          <w:lang w:val="en-US"/>
        </w:rPr>
        <w:t>The procedures P-1, P-2 and P-3</w:t>
      </w:r>
    </w:p>
    <w:p w14:paraId="36C3BB3C" w14:textId="77777777" w:rsidR="000C1076" w:rsidRDefault="002674DF" w:rsidP="000C1076">
      <w:pPr>
        <w:rPr>
          <w:lang w:val="en-US"/>
        </w:rPr>
      </w:pPr>
      <w:r>
        <w:rPr>
          <w:lang w:val="en-US"/>
        </w:rPr>
        <w:t xml:space="preserve">In our view, there is not a large difference between P-1,P-2 and P-3, as the CSI-RS and CSI framework is used. In all three cases a repetition of a CSI-RS transmission in different OFDM symbols or in different frequency resources, or both, is used. P-1 has been argued to be useful when there is less information about which beam could be suitable for the UE. From the MRS measurements, </w:t>
      </w:r>
      <w:r w:rsidR="00DA7F6E">
        <w:rPr>
          <w:lang w:val="en-US"/>
        </w:rPr>
        <w:t xml:space="preserve">or from reciprocity measurements, </w:t>
      </w:r>
      <w:r>
        <w:rPr>
          <w:lang w:val="en-US"/>
        </w:rPr>
        <w:t xml:space="preserve">the network knows roughly the beam direction to the UE but this information needs refinement. Hence, P-1 corresponds to a larger value of K, hence a beam sweep over a larger set of different beam directions. P-2 on the other hand is used for beam refinement, and the value K can be smaller, to save overhead etc. </w:t>
      </w:r>
    </w:p>
    <w:p w14:paraId="0DF2CF1B" w14:textId="77777777" w:rsidR="00E0706A" w:rsidRPr="00E0706A" w:rsidRDefault="00E0706A" w:rsidP="000C1076">
      <w:pPr>
        <w:pStyle w:val="Observation"/>
      </w:pPr>
      <w:bookmarkStart w:id="11" w:name="_Toc462917436"/>
      <w:r>
        <w:t>P-2 is a special case of P-1, differing in the number of sweeping beams</w:t>
      </w:r>
      <w:bookmarkEnd w:id="11"/>
    </w:p>
    <w:p w14:paraId="36FFFE46" w14:textId="77777777" w:rsidR="002674DF" w:rsidRPr="000C1076" w:rsidRDefault="002674DF" w:rsidP="000C1076">
      <w:pPr>
        <w:rPr>
          <w:lang w:val="en-US"/>
        </w:rPr>
      </w:pPr>
      <w:r>
        <w:rPr>
          <w:lang w:val="en-US"/>
        </w:rPr>
        <w:t xml:space="preserve">Moreover, as the P-1 procedure scans a larger set of beam directions, it can discover new useful BPLs for the UE but it is costly in overhead. Therefore, it could be useful to trigger P-1 procedure for multiple UEs simultaneously, while P-2 </w:t>
      </w:r>
      <w:r w:rsidR="00E0706A">
        <w:rPr>
          <w:lang w:val="en-US"/>
        </w:rPr>
        <w:t xml:space="preserve">is the beam refinement for a single UE. </w:t>
      </w:r>
    </w:p>
    <w:p w14:paraId="1822DBB3" w14:textId="77777777" w:rsidR="00662934" w:rsidRDefault="00E22E70" w:rsidP="00662934">
      <w:pPr>
        <w:pStyle w:val="BodyText"/>
      </w:pPr>
      <w:r>
        <w:lastRenderedPageBreak/>
        <w:t>The difference between P-1/P-2 and P-3 is that the UE knows that the network is using the same beam for the K transmissions. Hence, the same procedure can apply with the additional indication to the UE whether it may assume that the same beam is used or not for the K repetitions.</w:t>
      </w:r>
    </w:p>
    <w:p w14:paraId="0C531F79" w14:textId="75761FC8" w:rsidR="00E22E70" w:rsidRDefault="00E22E70" w:rsidP="00E22E70">
      <w:pPr>
        <w:pStyle w:val="Proposal"/>
      </w:pPr>
      <w:bookmarkStart w:id="12" w:name="_Toc462917443"/>
      <w:bookmarkStart w:id="13" w:name="_Toc462982532"/>
      <w:r>
        <w:t xml:space="preserve">When triggering a </w:t>
      </w:r>
      <w:r w:rsidR="00B16171">
        <w:t xml:space="preserve">sweep </w:t>
      </w:r>
      <w:r>
        <w:t xml:space="preserve">of K CSI-RS transmissions (K beams), it is also indicated to the UE whether it may assume that the same beam is used for the K </w:t>
      </w:r>
      <w:r w:rsidR="00B16171">
        <w:t xml:space="preserve">transmissions </w:t>
      </w:r>
      <w:r>
        <w:t>or not as to distinguish between P-1/P-2 and P-3 procedure.</w:t>
      </w:r>
      <w:bookmarkEnd w:id="12"/>
      <w:bookmarkEnd w:id="13"/>
    </w:p>
    <w:p w14:paraId="6BEB1655" w14:textId="77777777" w:rsidR="00662934" w:rsidRPr="003A0E41" w:rsidRDefault="00662934" w:rsidP="00E22E70">
      <w:pPr>
        <w:pStyle w:val="BodyText"/>
      </w:pPr>
    </w:p>
    <w:p w14:paraId="34C4AF9E" w14:textId="77777777" w:rsidR="00C01F33" w:rsidRPr="00CE0424" w:rsidRDefault="00C01F33" w:rsidP="003A0E41">
      <w:pPr>
        <w:pStyle w:val="Heading1"/>
      </w:pPr>
      <w:r w:rsidRPr="00CE0424">
        <w:t>Conclusion</w:t>
      </w:r>
      <w:r w:rsidR="00AE2FEB">
        <w:t>s</w:t>
      </w:r>
    </w:p>
    <w:p w14:paraId="40CEA53E" w14:textId="77777777" w:rsidR="00B16171" w:rsidRDefault="00E5689D">
      <w:pPr>
        <w:pStyle w:val="TOC1"/>
      </w:pPr>
      <w:r>
        <w:t xml:space="preserve">Based on the discussion </w:t>
      </w:r>
      <w:r w:rsidR="009C6832">
        <w:t>in this contri</w:t>
      </w:r>
      <w:r w:rsidR="003A0E41">
        <w:t>bution</w:t>
      </w:r>
      <w:r w:rsidR="008E065E" w:rsidRPr="00CE0424">
        <w:t xml:space="preserve"> we propose the following:</w:t>
      </w:r>
    </w:p>
    <w:p w14:paraId="4AB2B3D4" w14:textId="03146761" w:rsidR="00B16171" w:rsidRPr="004976B5"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bookmarkStart w:id="14" w:name="_GoBack"/>
      <w:bookmarkEnd w:id="14"/>
      <w:r>
        <w:rPr>
          <w:b w:val="0"/>
          <w:bCs/>
        </w:rPr>
        <w:fldChar w:fldCharType="separate"/>
      </w:r>
      <w:r w:rsidR="00B16171">
        <w:t>Proposal 1</w:t>
      </w:r>
      <w:r w:rsidR="00B16171" w:rsidRPr="004976B5">
        <w:rPr>
          <w:rFonts w:asciiTheme="minorHAnsi" w:eastAsiaTheme="minorEastAsia" w:hAnsiTheme="minorHAnsi" w:cstheme="minorBidi"/>
          <w:b w:val="0"/>
          <w:sz w:val="22"/>
          <w:lang w:eastAsia="sv-SE"/>
        </w:rPr>
        <w:tab/>
      </w:r>
      <w:r w:rsidR="00B16171">
        <w:t>Handle beam management within the CSI framework in NR (i.e. the framework used for link adaptation of data transmission).</w:t>
      </w:r>
    </w:p>
    <w:p w14:paraId="44A9A82D" w14:textId="77777777" w:rsidR="00B16171" w:rsidRPr="004976B5" w:rsidRDefault="00B16171">
      <w:pPr>
        <w:pStyle w:val="TOC1"/>
        <w:rPr>
          <w:rFonts w:asciiTheme="minorHAnsi" w:eastAsiaTheme="minorEastAsia" w:hAnsiTheme="minorHAnsi" w:cstheme="minorBidi"/>
          <w:b w:val="0"/>
          <w:sz w:val="22"/>
          <w:lang w:eastAsia="sv-SE"/>
        </w:rPr>
      </w:pPr>
      <w:r>
        <w:t>Proposal 2</w:t>
      </w:r>
      <w:r w:rsidRPr="004976B5">
        <w:rPr>
          <w:rFonts w:asciiTheme="minorHAnsi" w:eastAsiaTheme="minorEastAsia" w:hAnsiTheme="minorHAnsi" w:cstheme="minorBidi"/>
          <w:b w:val="0"/>
          <w:sz w:val="22"/>
          <w:lang w:eastAsia="sv-SE"/>
        </w:rPr>
        <w:tab/>
      </w:r>
      <w:r>
        <w:t>Use CSI-RS for beam management measurements</w:t>
      </w:r>
    </w:p>
    <w:p w14:paraId="3BA5B039" w14:textId="77777777" w:rsidR="00B16171" w:rsidRPr="004976B5" w:rsidRDefault="00B16171">
      <w:pPr>
        <w:pStyle w:val="TOC1"/>
        <w:rPr>
          <w:rFonts w:asciiTheme="minorHAnsi" w:eastAsiaTheme="minorEastAsia" w:hAnsiTheme="minorHAnsi" w:cstheme="minorBidi"/>
          <w:b w:val="0"/>
          <w:sz w:val="22"/>
          <w:lang w:eastAsia="sv-SE"/>
        </w:rPr>
      </w:pPr>
      <w:r>
        <w:t>Proposal 3</w:t>
      </w:r>
      <w:r w:rsidRPr="004976B5">
        <w:rPr>
          <w:rFonts w:asciiTheme="minorHAnsi" w:eastAsiaTheme="minorEastAsia" w:hAnsiTheme="minorHAnsi" w:cstheme="minorBidi"/>
          <w:b w:val="0"/>
          <w:sz w:val="22"/>
          <w:lang w:eastAsia="sv-SE"/>
        </w:rPr>
        <w:tab/>
      </w:r>
      <w:r>
        <w:t>In the beam management procedures, one or multiple beam pair links (BPLs) are monitored by the network using uplink measurements by the TRPs and/or downlink measurements from the UE.</w:t>
      </w:r>
    </w:p>
    <w:p w14:paraId="5E66476F" w14:textId="77777777" w:rsidR="00B16171" w:rsidRPr="004976B5" w:rsidRDefault="00B16171">
      <w:pPr>
        <w:pStyle w:val="TOC1"/>
        <w:rPr>
          <w:rFonts w:asciiTheme="minorHAnsi" w:eastAsiaTheme="minorEastAsia" w:hAnsiTheme="minorHAnsi" w:cstheme="minorBidi"/>
          <w:b w:val="0"/>
          <w:sz w:val="22"/>
          <w:lang w:eastAsia="sv-SE"/>
        </w:rPr>
      </w:pPr>
      <w:r w:rsidRPr="006A77AF">
        <w:t>Proposal 4</w:t>
      </w:r>
      <w:r w:rsidRPr="004976B5">
        <w:rPr>
          <w:rFonts w:asciiTheme="minorHAnsi" w:eastAsiaTheme="minorEastAsia" w:hAnsiTheme="minorHAnsi" w:cstheme="minorBidi"/>
          <w:b w:val="0"/>
          <w:sz w:val="22"/>
          <w:lang w:eastAsia="sv-SE"/>
        </w:rPr>
        <w:tab/>
      </w:r>
      <w:r w:rsidRPr="006A77AF">
        <w:t>Support a configurable (time multiplexed, frequency multiplexed or both) sweepof CSI-RS in a slot or subframe for beam management measurements</w:t>
      </w:r>
    </w:p>
    <w:p w14:paraId="14CF472B" w14:textId="77777777" w:rsidR="00B16171" w:rsidRPr="004976B5" w:rsidRDefault="00B16171">
      <w:pPr>
        <w:pStyle w:val="TOC1"/>
        <w:rPr>
          <w:rFonts w:asciiTheme="minorHAnsi" w:eastAsiaTheme="minorEastAsia" w:hAnsiTheme="minorHAnsi" w:cstheme="minorBidi"/>
          <w:b w:val="0"/>
          <w:sz w:val="22"/>
          <w:lang w:eastAsia="sv-SE"/>
        </w:rPr>
      </w:pPr>
      <w:r>
        <w:t>Proposal 5</w:t>
      </w:r>
      <w:r w:rsidRPr="004976B5">
        <w:rPr>
          <w:rFonts w:asciiTheme="minorHAnsi" w:eastAsiaTheme="minorEastAsia" w:hAnsiTheme="minorHAnsi" w:cstheme="minorBidi"/>
          <w:b w:val="0"/>
          <w:sz w:val="22"/>
          <w:lang w:eastAsia="sv-SE"/>
        </w:rPr>
        <w:tab/>
      </w:r>
      <w:r>
        <w:t>Study which different types of frequency allocations that should be supported for CSI-RS used for beam management measurements</w:t>
      </w:r>
    </w:p>
    <w:p w14:paraId="6EE9E7ED" w14:textId="77777777" w:rsidR="00B16171" w:rsidRPr="004976B5" w:rsidRDefault="00B16171">
      <w:pPr>
        <w:pStyle w:val="TOC1"/>
        <w:rPr>
          <w:rFonts w:asciiTheme="minorHAnsi" w:eastAsiaTheme="minorEastAsia" w:hAnsiTheme="minorHAnsi" w:cstheme="minorBidi"/>
          <w:b w:val="0"/>
          <w:sz w:val="22"/>
          <w:lang w:eastAsia="sv-SE"/>
        </w:rPr>
      </w:pPr>
      <w:r>
        <w:t>Proposal 6</w:t>
      </w:r>
      <w:r w:rsidRPr="004976B5">
        <w:rPr>
          <w:rFonts w:asciiTheme="minorHAnsi" w:eastAsiaTheme="minorEastAsia" w:hAnsiTheme="minorHAnsi" w:cstheme="minorBidi"/>
          <w:b w:val="0"/>
          <w:sz w:val="22"/>
          <w:lang w:eastAsia="sv-SE"/>
        </w:rPr>
        <w:tab/>
      </w:r>
      <w:r>
        <w:t>When triggering a sweep of K CSI-RS transmissions (K beams), it is also indicated to the UE whether it may assume that the same beam is used for the K transmissions or not as to distinguish between P-1/P-2 and P-3 procedure.</w:t>
      </w:r>
    </w:p>
    <w:p w14:paraId="4851AD39" w14:textId="77777777" w:rsidR="00C01F33" w:rsidRPr="00790B99" w:rsidRDefault="00E5689D" w:rsidP="00E5689D">
      <w:pPr>
        <w:pStyle w:val="BodyText"/>
        <w:rPr>
          <w:b/>
          <w:bCs/>
        </w:rPr>
      </w:pPr>
      <w:r>
        <w:rPr>
          <w:b/>
          <w:bCs/>
        </w:rPr>
        <w:fldChar w:fldCharType="end"/>
      </w:r>
    </w:p>
    <w:p w14:paraId="006F3D40" w14:textId="77777777" w:rsidR="00F507D1" w:rsidRPr="004976B5" w:rsidRDefault="00F507D1" w:rsidP="00CE0424">
      <w:pPr>
        <w:pStyle w:val="Heading1"/>
      </w:pPr>
      <w:bookmarkStart w:id="15" w:name="_In-sequence_SDU_delivery"/>
      <w:bookmarkEnd w:id="15"/>
      <w:r w:rsidRPr="004976B5">
        <w:t>References</w:t>
      </w:r>
    </w:p>
    <w:p w14:paraId="468D760C" w14:textId="0E2B8B25" w:rsidR="003A7EF3" w:rsidRPr="00CE0424" w:rsidRDefault="004976B5" w:rsidP="00CE0424">
      <w:pPr>
        <w:pStyle w:val="Reference"/>
      </w:pPr>
      <w:r w:rsidRPr="004976B5">
        <w:rPr>
          <w:sz w:val="22"/>
          <w:szCs w:val="22"/>
        </w:rPr>
        <w:t>R1-1609675</w:t>
      </w:r>
      <w:r w:rsidR="004467A9" w:rsidRPr="004976B5">
        <w:rPr>
          <w:sz w:val="22"/>
          <w:szCs w:val="22"/>
        </w:rPr>
        <w:t>, “On</w:t>
      </w:r>
      <w:r w:rsidR="004467A9">
        <w:rPr>
          <w:sz w:val="22"/>
          <w:szCs w:val="22"/>
        </w:rPr>
        <w:t xml:space="preserve"> NR DL mobility measurement signal design”</w:t>
      </w:r>
      <w:r w:rsidR="004467A9" w:rsidDel="004467A9">
        <w:t xml:space="preserve"> </w:t>
      </w:r>
      <w:r w:rsidR="004467A9">
        <w:t xml:space="preserve">, Ericsson </w:t>
      </w:r>
    </w:p>
    <w:sectPr w:rsidR="003A7EF3"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F3E6E" w14:textId="77777777" w:rsidR="00484117" w:rsidRDefault="00484117">
      <w:r>
        <w:separator/>
      </w:r>
    </w:p>
  </w:endnote>
  <w:endnote w:type="continuationSeparator" w:id="0">
    <w:p w14:paraId="12D74288" w14:textId="77777777" w:rsidR="00484117" w:rsidRDefault="0048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8B21" w14:textId="77777777" w:rsidR="0032762B" w:rsidRDefault="00327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B7558" w14:textId="7C20ED8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6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62B">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A0CDC" w14:textId="77777777" w:rsidR="0032762B" w:rsidRDefault="00327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EADE2" w14:textId="77777777" w:rsidR="00484117" w:rsidRDefault="00484117">
      <w:r>
        <w:separator/>
      </w:r>
    </w:p>
  </w:footnote>
  <w:footnote w:type="continuationSeparator" w:id="0">
    <w:p w14:paraId="47EEA6E9" w14:textId="77777777" w:rsidR="00484117" w:rsidRDefault="00484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2432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1D4BE" w14:textId="77777777" w:rsidR="0032762B" w:rsidRDefault="00327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602" w14:textId="77777777" w:rsidR="0032762B" w:rsidRDefault="00327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600352"/>
    <w:multiLevelType w:val="hybridMultilevel"/>
    <w:tmpl w:val="00D2F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9444C7"/>
    <w:multiLevelType w:val="hybridMultilevel"/>
    <w:tmpl w:val="7F8C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1A28C9"/>
    <w:multiLevelType w:val="hybridMultilevel"/>
    <w:tmpl w:val="B5EA6F32"/>
    <w:lvl w:ilvl="0" w:tplc="6F081D76">
      <w:start w:val="1"/>
      <w:numFmt w:val="bullet"/>
      <w:lvlText w:val="–"/>
      <w:lvlJc w:val="left"/>
      <w:pPr>
        <w:tabs>
          <w:tab w:val="num" w:pos="720"/>
        </w:tabs>
        <w:ind w:left="720" w:hanging="360"/>
      </w:pPr>
      <w:rPr>
        <w:rFonts w:ascii="Ericsson Capital TT" w:hAnsi="Ericsson Capital TT" w:hint="default"/>
      </w:rPr>
    </w:lvl>
    <w:lvl w:ilvl="1" w:tplc="B126978E">
      <w:start w:val="1"/>
      <w:numFmt w:val="bullet"/>
      <w:lvlText w:val="–"/>
      <w:lvlJc w:val="left"/>
      <w:pPr>
        <w:tabs>
          <w:tab w:val="num" w:pos="1440"/>
        </w:tabs>
        <w:ind w:left="1440" w:hanging="360"/>
      </w:pPr>
      <w:rPr>
        <w:rFonts w:ascii="Ericsson Capital TT" w:hAnsi="Ericsson Capital TT" w:hint="default"/>
      </w:rPr>
    </w:lvl>
    <w:lvl w:ilvl="2" w:tplc="C6C4CF88" w:tentative="1">
      <w:start w:val="1"/>
      <w:numFmt w:val="bullet"/>
      <w:lvlText w:val="–"/>
      <w:lvlJc w:val="left"/>
      <w:pPr>
        <w:tabs>
          <w:tab w:val="num" w:pos="2160"/>
        </w:tabs>
        <w:ind w:left="2160" w:hanging="360"/>
      </w:pPr>
      <w:rPr>
        <w:rFonts w:ascii="Ericsson Capital TT" w:hAnsi="Ericsson Capital TT" w:hint="default"/>
      </w:rPr>
    </w:lvl>
    <w:lvl w:ilvl="3" w:tplc="2A544218" w:tentative="1">
      <w:start w:val="1"/>
      <w:numFmt w:val="bullet"/>
      <w:lvlText w:val="–"/>
      <w:lvlJc w:val="left"/>
      <w:pPr>
        <w:tabs>
          <w:tab w:val="num" w:pos="2880"/>
        </w:tabs>
        <w:ind w:left="2880" w:hanging="360"/>
      </w:pPr>
      <w:rPr>
        <w:rFonts w:ascii="Ericsson Capital TT" w:hAnsi="Ericsson Capital TT" w:hint="default"/>
      </w:rPr>
    </w:lvl>
    <w:lvl w:ilvl="4" w:tplc="EEF609B6" w:tentative="1">
      <w:start w:val="1"/>
      <w:numFmt w:val="bullet"/>
      <w:lvlText w:val="–"/>
      <w:lvlJc w:val="left"/>
      <w:pPr>
        <w:tabs>
          <w:tab w:val="num" w:pos="3600"/>
        </w:tabs>
        <w:ind w:left="3600" w:hanging="360"/>
      </w:pPr>
      <w:rPr>
        <w:rFonts w:ascii="Ericsson Capital TT" w:hAnsi="Ericsson Capital TT" w:hint="default"/>
      </w:rPr>
    </w:lvl>
    <w:lvl w:ilvl="5" w:tplc="EAEE65DE" w:tentative="1">
      <w:start w:val="1"/>
      <w:numFmt w:val="bullet"/>
      <w:lvlText w:val="–"/>
      <w:lvlJc w:val="left"/>
      <w:pPr>
        <w:tabs>
          <w:tab w:val="num" w:pos="4320"/>
        </w:tabs>
        <w:ind w:left="4320" w:hanging="360"/>
      </w:pPr>
      <w:rPr>
        <w:rFonts w:ascii="Ericsson Capital TT" w:hAnsi="Ericsson Capital TT" w:hint="default"/>
      </w:rPr>
    </w:lvl>
    <w:lvl w:ilvl="6" w:tplc="9104C218" w:tentative="1">
      <w:start w:val="1"/>
      <w:numFmt w:val="bullet"/>
      <w:lvlText w:val="–"/>
      <w:lvlJc w:val="left"/>
      <w:pPr>
        <w:tabs>
          <w:tab w:val="num" w:pos="5040"/>
        </w:tabs>
        <w:ind w:left="5040" w:hanging="360"/>
      </w:pPr>
      <w:rPr>
        <w:rFonts w:ascii="Ericsson Capital TT" w:hAnsi="Ericsson Capital TT" w:hint="default"/>
      </w:rPr>
    </w:lvl>
    <w:lvl w:ilvl="7" w:tplc="A4A870EC" w:tentative="1">
      <w:start w:val="1"/>
      <w:numFmt w:val="bullet"/>
      <w:lvlText w:val="–"/>
      <w:lvlJc w:val="left"/>
      <w:pPr>
        <w:tabs>
          <w:tab w:val="num" w:pos="5760"/>
        </w:tabs>
        <w:ind w:left="5760" w:hanging="360"/>
      </w:pPr>
      <w:rPr>
        <w:rFonts w:ascii="Ericsson Capital TT" w:hAnsi="Ericsson Capital TT" w:hint="default"/>
      </w:rPr>
    </w:lvl>
    <w:lvl w:ilvl="8" w:tplc="943E9BEE"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307FB"/>
    <w:multiLevelType w:val="hybridMultilevel"/>
    <w:tmpl w:val="5A141C80"/>
    <w:lvl w:ilvl="0" w:tplc="4E4ACD04">
      <w:start w:val="1"/>
      <w:numFmt w:val="decimal"/>
      <w:lvlText w:val="Proposal %1"/>
      <w:lvlJc w:val="left"/>
      <w:pPr>
        <w:ind w:left="360" w:hanging="360"/>
      </w:pPr>
      <w:rPr>
        <w:rFonts w:hint="default"/>
        <w:b/>
        <w:i w:val="0"/>
      </w:rPr>
    </w:lvl>
    <w:lvl w:ilvl="1" w:tplc="041D0019" w:tentative="1">
      <w:start w:val="1"/>
      <w:numFmt w:val="lowerLetter"/>
      <w:lvlText w:val="%2."/>
      <w:lvlJc w:val="left"/>
      <w:pPr>
        <w:ind w:left="513" w:hanging="360"/>
      </w:pPr>
    </w:lvl>
    <w:lvl w:ilvl="2" w:tplc="041D001B" w:tentative="1">
      <w:start w:val="1"/>
      <w:numFmt w:val="lowerRoman"/>
      <w:lvlText w:val="%3."/>
      <w:lvlJc w:val="right"/>
      <w:pPr>
        <w:ind w:left="1233" w:hanging="180"/>
      </w:pPr>
    </w:lvl>
    <w:lvl w:ilvl="3" w:tplc="041D000F" w:tentative="1">
      <w:start w:val="1"/>
      <w:numFmt w:val="decimal"/>
      <w:lvlText w:val="%4."/>
      <w:lvlJc w:val="left"/>
      <w:pPr>
        <w:ind w:left="1953" w:hanging="360"/>
      </w:pPr>
    </w:lvl>
    <w:lvl w:ilvl="4" w:tplc="041D0019" w:tentative="1">
      <w:start w:val="1"/>
      <w:numFmt w:val="lowerLetter"/>
      <w:lvlText w:val="%5."/>
      <w:lvlJc w:val="left"/>
      <w:pPr>
        <w:ind w:left="2673" w:hanging="360"/>
      </w:pPr>
    </w:lvl>
    <w:lvl w:ilvl="5" w:tplc="041D001B" w:tentative="1">
      <w:start w:val="1"/>
      <w:numFmt w:val="lowerRoman"/>
      <w:lvlText w:val="%6."/>
      <w:lvlJc w:val="right"/>
      <w:pPr>
        <w:ind w:left="3393" w:hanging="180"/>
      </w:pPr>
    </w:lvl>
    <w:lvl w:ilvl="6" w:tplc="041D000F" w:tentative="1">
      <w:start w:val="1"/>
      <w:numFmt w:val="decimal"/>
      <w:lvlText w:val="%7."/>
      <w:lvlJc w:val="left"/>
      <w:pPr>
        <w:ind w:left="4113" w:hanging="360"/>
      </w:pPr>
    </w:lvl>
    <w:lvl w:ilvl="7" w:tplc="041D0019" w:tentative="1">
      <w:start w:val="1"/>
      <w:numFmt w:val="lowerLetter"/>
      <w:lvlText w:val="%8."/>
      <w:lvlJc w:val="left"/>
      <w:pPr>
        <w:ind w:left="4833" w:hanging="360"/>
      </w:pPr>
    </w:lvl>
    <w:lvl w:ilvl="8" w:tplc="041D001B" w:tentative="1">
      <w:start w:val="1"/>
      <w:numFmt w:val="lowerRoman"/>
      <w:lvlText w:val="%9."/>
      <w:lvlJc w:val="right"/>
      <w:pPr>
        <w:ind w:left="5553"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8"/>
  </w:num>
  <w:num w:numId="8">
    <w:abstractNumId w:val="8"/>
  </w:num>
  <w:num w:numId="9">
    <w:abstractNumId w:val="5"/>
  </w:num>
  <w:num w:numId="10">
    <w:abstractNumId w:val="2"/>
  </w:num>
  <w:num w:numId="11">
    <w:abstractNumId w:val="1"/>
  </w:num>
  <w:num w:numId="12">
    <w:abstractNumId w:val="0"/>
  </w:num>
  <w:num w:numId="13">
    <w:abstractNumId w:val="16"/>
  </w:num>
  <w:num w:numId="14">
    <w:abstractNumId w:val="9"/>
  </w:num>
  <w:num w:numId="15">
    <w:abstractNumId w:val="12"/>
  </w:num>
  <w:num w:numId="16">
    <w:abstractNumId w:val="4"/>
  </w:num>
  <w:num w:numId="17">
    <w:abstractNumId w:val="6"/>
  </w:num>
  <w:num w:numId="18">
    <w:abstractNumId w:val="17"/>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2F5C"/>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9AC"/>
    <w:rsid w:val="00322C9F"/>
    <w:rsid w:val="00324D23"/>
    <w:rsid w:val="0032762B"/>
    <w:rsid w:val="00327997"/>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7565"/>
    <w:rsid w:val="00457B71"/>
    <w:rsid w:val="004669E2"/>
    <w:rsid w:val="00470C31"/>
    <w:rsid w:val="00470CC9"/>
    <w:rsid w:val="004717B5"/>
    <w:rsid w:val="004734D0"/>
    <w:rsid w:val="0047556B"/>
    <w:rsid w:val="00477768"/>
    <w:rsid w:val="00484117"/>
    <w:rsid w:val="00492BC5"/>
    <w:rsid w:val="00495753"/>
    <w:rsid w:val="004964F1"/>
    <w:rsid w:val="004976B5"/>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E8"/>
    <w:rsid w:val="005153A7"/>
    <w:rsid w:val="005219CF"/>
    <w:rsid w:val="00534B59"/>
    <w:rsid w:val="00536759"/>
    <w:rsid w:val="00537C62"/>
    <w:rsid w:val="00546970"/>
    <w:rsid w:val="00554E19"/>
    <w:rsid w:val="00556BC4"/>
    <w:rsid w:val="0056121F"/>
    <w:rsid w:val="00572505"/>
    <w:rsid w:val="00575DA6"/>
    <w:rsid w:val="00582809"/>
    <w:rsid w:val="00584557"/>
    <w:rsid w:val="0058798C"/>
    <w:rsid w:val="005900FA"/>
    <w:rsid w:val="005935A4"/>
    <w:rsid w:val="005948C2"/>
    <w:rsid w:val="00595DCA"/>
    <w:rsid w:val="0059779B"/>
    <w:rsid w:val="005A209A"/>
    <w:rsid w:val="005A662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337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2729"/>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9D6"/>
    <w:rsid w:val="00A17F63"/>
    <w:rsid w:val="00A2193B"/>
    <w:rsid w:val="00A2351A"/>
    <w:rsid w:val="00A264A9"/>
    <w:rsid w:val="00A27785"/>
    <w:rsid w:val="00A30187"/>
    <w:rsid w:val="00A3448A"/>
    <w:rsid w:val="00A36297"/>
    <w:rsid w:val="00A41E2B"/>
    <w:rsid w:val="00A45B74"/>
    <w:rsid w:val="00A51217"/>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B006FE"/>
    <w:rsid w:val="00B007CB"/>
    <w:rsid w:val="00B02AA9"/>
    <w:rsid w:val="00B02FA3"/>
    <w:rsid w:val="00B03374"/>
    <w:rsid w:val="00B05084"/>
    <w:rsid w:val="00B157F9"/>
    <w:rsid w:val="00B16171"/>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51E9"/>
    <w:rsid w:val="00BB637A"/>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526"/>
    <w:rsid w:val="00CE7561"/>
    <w:rsid w:val="00CF1354"/>
    <w:rsid w:val="00CF3B1F"/>
    <w:rsid w:val="00CF3BF6"/>
    <w:rsid w:val="00CF625B"/>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2330"/>
    <w:rsid w:val="00E22E70"/>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5EFE"/>
    <w:rsid w:val="00EF60D0"/>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CF"/>
    <w:rsid w:val="00FA2BB3"/>
    <w:rsid w:val="00FB4C80"/>
    <w:rsid w:val="00FB6A6A"/>
    <w:rsid w:val="00FC7429"/>
    <w:rsid w:val="00FD07F6"/>
    <w:rsid w:val="00FD1EC8"/>
    <w:rsid w:val="00FD47ED"/>
    <w:rsid w:val="00FD74DB"/>
    <w:rsid w:val="00FD7660"/>
    <w:rsid w:val="00FE0655"/>
    <w:rsid w:val="00FE2365"/>
    <w:rsid w:val="00FE37D7"/>
    <w:rsid w:val="00FE4C7B"/>
    <w:rsid w:val="00FE5ABC"/>
    <w:rsid w:val="00FE7336"/>
    <w:rsid w:val="00FE787C"/>
    <w:rsid w:val="00FF45A5"/>
    <w:rsid w:val="00FF5C91"/>
    <w:rsid w:val="00FF6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1F8D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E552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E552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E552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E5526"/>
    <w:pPr>
      <w:numPr>
        <w:ilvl w:val="2"/>
      </w:numPr>
      <w:spacing w:before="120"/>
      <w:outlineLvl w:val="2"/>
    </w:pPr>
    <w:rPr>
      <w:sz w:val="24"/>
      <w:szCs w:val="28"/>
    </w:rPr>
  </w:style>
  <w:style w:type="paragraph" w:styleId="Heading4">
    <w:name w:val="heading 4"/>
    <w:basedOn w:val="Heading3"/>
    <w:next w:val="Normal"/>
    <w:qFormat/>
    <w:rsid w:val="00CE5526"/>
    <w:pPr>
      <w:numPr>
        <w:ilvl w:val="3"/>
      </w:numPr>
      <w:outlineLvl w:val="3"/>
    </w:pPr>
    <w:rPr>
      <w:szCs w:val="24"/>
    </w:rPr>
  </w:style>
  <w:style w:type="paragraph" w:styleId="Heading5">
    <w:name w:val="heading 5"/>
    <w:basedOn w:val="Heading4"/>
    <w:next w:val="Normal"/>
    <w:qFormat/>
    <w:rsid w:val="00CE5526"/>
    <w:pPr>
      <w:numPr>
        <w:ilvl w:val="4"/>
      </w:numPr>
      <w:outlineLvl w:val="4"/>
    </w:pPr>
    <w:rPr>
      <w:sz w:val="22"/>
      <w:szCs w:val="22"/>
    </w:rPr>
  </w:style>
  <w:style w:type="paragraph" w:styleId="Heading6">
    <w:name w:val="heading 6"/>
    <w:basedOn w:val="Normal"/>
    <w:next w:val="Normal"/>
    <w:qFormat/>
    <w:rsid w:val="00CE5526"/>
    <w:pPr>
      <w:keepNext/>
      <w:keepLines/>
      <w:numPr>
        <w:ilvl w:val="5"/>
        <w:numId w:val="1"/>
      </w:numPr>
      <w:spacing w:before="120"/>
      <w:outlineLvl w:val="5"/>
    </w:pPr>
    <w:rPr>
      <w:rFonts w:cs="Arial"/>
    </w:rPr>
  </w:style>
  <w:style w:type="paragraph" w:styleId="Heading7">
    <w:name w:val="heading 7"/>
    <w:basedOn w:val="Normal"/>
    <w:next w:val="Normal"/>
    <w:qFormat/>
    <w:rsid w:val="00CE5526"/>
    <w:pPr>
      <w:keepNext/>
      <w:keepLines/>
      <w:numPr>
        <w:ilvl w:val="6"/>
        <w:numId w:val="1"/>
      </w:numPr>
      <w:spacing w:before="120"/>
      <w:outlineLvl w:val="6"/>
    </w:pPr>
    <w:rPr>
      <w:rFonts w:cs="Arial"/>
    </w:rPr>
  </w:style>
  <w:style w:type="paragraph" w:styleId="Heading8">
    <w:name w:val="heading 8"/>
    <w:basedOn w:val="Heading7"/>
    <w:next w:val="Normal"/>
    <w:qFormat/>
    <w:rsid w:val="00CE5526"/>
    <w:pPr>
      <w:numPr>
        <w:ilvl w:val="7"/>
      </w:numPr>
      <w:outlineLvl w:val="7"/>
    </w:pPr>
  </w:style>
  <w:style w:type="paragraph" w:styleId="Heading9">
    <w:name w:val="heading 9"/>
    <w:basedOn w:val="Heading8"/>
    <w:next w:val="Normal"/>
    <w:qFormat/>
    <w:rsid w:val="00CE552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E5526"/>
    <w:pPr>
      <w:spacing w:before="180"/>
      <w:ind w:left="2693" w:hanging="2693"/>
    </w:pPr>
    <w:rPr>
      <w:b w:val="0"/>
      <w:bCs/>
    </w:rPr>
  </w:style>
  <w:style w:type="paragraph" w:styleId="TOC1">
    <w:name w:val="toc 1"/>
    <w:aliases w:val="Observation TOC2"/>
    <w:uiPriority w:val="39"/>
    <w:rsid w:val="00CE552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E5526"/>
    <w:pPr>
      <w:keepNext/>
      <w:keepLines/>
      <w:spacing w:before="180"/>
      <w:jc w:val="center"/>
    </w:pPr>
  </w:style>
  <w:style w:type="paragraph" w:styleId="Caption">
    <w:name w:val="caption"/>
    <w:basedOn w:val="Normal"/>
    <w:next w:val="Normal"/>
    <w:qFormat/>
    <w:rsid w:val="00CE5526"/>
    <w:pPr>
      <w:spacing w:after="240"/>
      <w:jc w:val="center"/>
    </w:pPr>
    <w:rPr>
      <w:b/>
      <w:bCs/>
    </w:rPr>
  </w:style>
  <w:style w:type="paragraph" w:styleId="TOC5">
    <w:name w:val="toc 5"/>
    <w:aliases w:val="Observation TOC"/>
    <w:basedOn w:val="TOC4"/>
    <w:semiHidden/>
    <w:rsid w:val="00CE5526"/>
    <w:pPr>
      <w:tabs>
        <w:tab w:val="right" w:pos="1701"/>
      </w:tabs>
      <w:ind w:left="1701" w:hanging="1701"/>
    </w:pPr>
  </w:style>
  <w:style w:type="paragraph" w:styleId="TOC4">
    <w:name w:val="toc 4"/>
    <w:basedOn w:val="TOC3"/>
    <w:semiHidden/>
    <w:rsid w:val="00CE5526"/>
    <w:pPr>
      <w:ind w:left="1418" w:hanging="1418"/>
    </w:pPr>
  </w:style>
  <w:style w:type="paragraph" w:styleId="TOC3">
    <w:name w:val="toc 3"/>
    <w:basedOn w:val="TOC2"/>
    <w:semiHidden/>
    <w:rsid w:val="00CE5526"/>
    <w:pPr>
      <w:ind w:left="1134" w:hanging="1134"/>
    </w:pPr>
  </w:style>
  <w:style w:type="paragraph" w:styleId="TOC2">
    <w:name w:val="toc 2"/>
    <w:basedOn w:val="TOC1"/>
    <w:semiHidden/>
    <w:rsid w:val="00CE5526"/>
    <w:pPr>
      <w:keepNext w:val="0"/>
      <w:spacing w:before="0"/>
      <w:ind w:left="851" w:hanging="851"/>
    </w:pPr>
    <w:rPr>
      <w:szCs w:val="20"/>
    </w:rPr>
  </w:style>
  <w:style w:type="paragraph" w:styleId="Index2">
    <w:name w:val="index 2"/>
    <w:basedOn w:val="Index1"/>
    <w:semiHidden/>
    <w:rsid w:val="00CE5526"/>
    <w:pPr>
      <w:ind w:left="284"/>
    </w:pPr>
  </w:style>
  <w:style w:type="paragraph" w:styleId="Index1">
    <w:name w:val="index 1"/>
    <w:basedOn w:val="Normal"/>
    <w:semiHidden/>
    <w:rsid w:val="00CE5526"/>
    <w:pPr>
      <w:keepLines/>
      <w:spacing w:after="0"/>
    </w:pPr>
  </w:style>
  <w:style w:type="paragraph" w:styleId="DocumentMap">
    <w:name w:val="Document Map"/>
    <w:basedOn w:val="Normal"/>
    <w:semiHidden/>
    <w:rsid w:val="00CE5526"/>
    <w:pPr>
      <w:shd w:val="clear" w:color="auto" w:fill="000080"/>
    </w:pPr>
    <w:rPr>
      <w:rFonts w:ascii="Tahoma" w:hAnsi="Tahoma" w:cs="Tahoma"/>
    </w:rPr>
  </w:style>
  <w:style w:type="paragraph" w:styleId="ListNumber2">
    <w:name w:val="List Number 2"/>
    <w:basedOn w:val="ListNumber"/>
    <w:rsid w:val="00CE5526"/>
    <w:pPr>
      <w:ind w:left="851"/>
    </w:pPr>
  </w:style>
  <w:style w:type="paragraph" w:styleId="ListNumber">
    <w:name w:val="List Number"/>
    <w:basedOn w:val="List"/>
    <w:rsid w:val="00CE5526"/>
  </w:style>
  <w:style w:type="paragraph" w:styleId="List">
    <w:name w:val="List"/>
    <w:basedOn w:val="Normal"/>
    <w:rsid w:val="00CE5526"/>
    <w:pPr>
      <w:ind w:left="568" w:hanging="284"/>
    </w:pPr>
  </w:style>
  <w:style w:type="paragraph" w:styleId="Header">
    <w:name w:val="header"/>
    <w:rsid w:val="00CE552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5526"/>
    <w:rPr>
      <w:b/>
      <w:bCs/>
      <w:position w:val="6"/>
      <w:sz w:val="16"/>
      <w:szCs w:val="16"/>
    </w:rPr>
  </w:style>
  <w:style w:type="paragraph" w:styleId="FootnoteText">
    <w:name w:val="footnote text"/>
    <w:basedOn w:val="Normal"/>
    <w:semiHidden/>
    <w:rsid w:val="00CE5526"/>
    <w:pPr>
      <w:keepLines/>
      <w:spacing w:after="0"/>
      <w:ind w:left="454" w:hanging="454"/>
    </w:pPr>
    <w:rPr>
      <w:sz w:val="16"/>
      <w:szCs w:val="16"/>
    </w:rPr>
  </w:style>
  <w:style w:type="paragraph" w:customStyle="1" w:styleId="3GPPHeader">
    <w:name w:val="3GPP_Header"/>
    <w:basedOn w:val="Normal"/>
    <w:qFormat/>
    <w:rsid w:val="00CE5526"/>
    <w:pPr>
      <w:tabs>
        <w:tab w:val="left" w:pos="1800"/>
        <w:tab w:val="right" w:pos="9360"/>
      </w:tabs>
      <w:spacing w:after="0"/>
    </w:pPr>
    <w:rPr>
      <w:rFonts w:ascii="Arial" w:hAnsi="Arial"/>
      <w:b/>
    </w:rPr>
  </w:style>
  <w:style w:type="paragraph" w:styleId="TOC9">
    <w:name w:val="toc 9"/>
    <w:basedOn w:val="TOC8"/>
    <w:semiHidden/>
    <w:rsid w:val="00CE5526"/>
    <w:pPr>
      <w:ind w:left="1418" w:hanging="1418"/>
    </w:pPr>
  </w:style>
  <w:style w:type="paragraph" w:styleId="TOC6">
    <w:name w:val="toc 6"/>
    <w:basedOn w:val="TOC5"/>
    <w:next w:val="Normal"/>
    <w:semiHidden/>
    <w:rsid w:val="00CE5526"/>
    <w:pPr>
      <w:ind w:left="1985" w:hanging="1985"/>
    </w:pPr>
  </w:style>
  <w:style w:type="paragraph" w:styleId="TOC7">
    <w:name w:val="toc 7"/>
    <w:basedOn w:val="TOC6"/>
    <w:next w:val="Normal"/>
    <w:semiHidden/>
    <w:rsid w:val="00CE5526"/>
    <w:pPr>
      <w:ind w:left="2268" w:hanging="2268"/>
    </w:pPr>
  </w:style>
  <w:style w:type="paragraph" w:styleId="ListBullet2">
    <w:name w:val="List Bullet 2"/>
    <w:basedOn w:val="ListBullet"/>
    <w:rsid w:val="00CE5526"/>
    <w:pPr>
      <w:numPr>
        <w:numId w:val="6"/>
      </w:numPr>
    </w:pPr>
  </w:style>
  <w:style w:type="paragraph" w:styleId="ListBullet">
    <w:name w:val="List Bullet"/>
    <w:basedOn w:val="BodyText"/>
    <w:rsid w:val="00CE5526"/>
    <w:pPr>
      <w:numPr>
        <w:numId w:val="5"/>
      </w:numPr>
    </w:pPr>
  </w:style>
  <w:style w:type="paragraph" w:styleId="ListBullet3">
    <w:name w:val="List Bullet 3"/>
    <w:basedOn w:val="ListBullet2"/>
    <w:rsid w:val="00CE5526"/>
    <w:pPr>
      <w:numPr>
        <w:numId w:val="7"/>
      </w:numPr>
    </w:pPr>
  </w:style>
  <w:style w:type="paragraph" w:customStyle="1" w:styleId="EQ">
    <w:name w:val="EQ"/>
    <w:basedOn w:val="Normal"/>
    <w:next w:val="Normal"/>
    <w:rsid w:val="00CE5526"/>
    <w:pPr>
      <w:keepLines/>
      <w:tabs>
        <w:tab w:val="center" w:pos="4536"/>
        <w:tab w:val="right" w:pos="9072"/>
      </w:tabs>
      <w:spacing w:after="180"/>
      <w:jc w:val="left"/>
    </w:pPr>
    <w:rPr>
      <w:noProof/>
      <w:lang w:eastAsia="en-US"/>
    </w:rPr>
  </w:style>
  <w:style w:type="paragraph" w:styleId="List2">
    <w:name w:val="List 2"/>
    <w:basedOn w:val="List"/>
    <w:rsid w:val="00CE5526"/>
    <w:pPr>
      <w:ind w:left="851"/>
    </w:pPr>
  </w:style>
  <w:style w:type="paragraph" w:styleId="List3">
    <w:name w:val="List 3"/>
    <w:basedOn w:val="List2"/>
    <w:rsid w:val="00CE5526"/>
    <w:pPr>
      <w:ind w:left="1135"/>
    </w:pPr>
  </w:style>
  <w:style w:type="paragraph" w:styleId="List4">
    <w:name w:val="List 4"/>
    <w:basedOn w:val="List3"/>
    <w:rsid w:val="00CE5526"/>
    <w:pPr>
      <w:ind w:left="1418"/>
    </w:pPr>
  </w:style>
  <w:style w:type="paragraph" w:styleId="List5">
    <w:name w:val="List 5"/>
    <w:basedOn w:val="List4"/>
    <w:rsid w:val="00CE5526"/>
    <w:pPr>
      <w:ind w:left="1702"/>
    </w:pPr>
  </w:style>
  <w:style w:type="paragraph" w:customStyle="1" w:styleId="EditorsNote">
    <w:name w:val="Editor's Note"/>
    <w:basedOn w:val="Normal"/>
    <w:rsid w:val="00CE5526"/>
    <w:pPr>
      <w:keepLines/>
      <w:spacing w:after="180"/>
      <w:ind w:left="1135" w:hanging="851"/>
      <w:jc w:val="left"/>
    </w:pPr>
    <w:rPr>
      <w:color w:val="FF0000"/>
      <w:lang w:eastAsia="en-US"/>
    </w:rPr>
  </w:style>
  <w:style w:type="paragraph" w:styleId="ListBullet4">
    <w:name w:val="List Bullet 4"/>
    <w:basedOn w:val="ListBullet3"/>
    <w:rsid w:val="00CE5526"/>
    <w:pPr>
      <w:numPr>
        <w:numId w:val="8"/>
      </w:numPr>
    </w:pPr>
  </w:style>
  <w:style w:type="paragraph" w:styleId="ListBullet5">
    <w:name w:val="List Bullet 5"/>
    <w:basedOn w:val="ListBullet4"/>
    <w:rsid w:val="00CE5526"/>
    <w:pPr>
      <w:numPr>
        <w:numId w:val="4"/>
      </w:numPr>
    </w:pPr>
  </w:style>
  <w:style w:type="paragraph" w:styleId="Footer">
    <w:name w:val="footer"/>
    <w:basedOn w:val="Header"/>
    <w:semiHidden/>
    <w:rsid w:val="00CE5526"/>
    <w:pPr>
      <w:jc w:val="center"/>
    </w:pPr>
    <w:rPr>
      <w:i/>
      <w:iCs/>
    </w:rPr>
  </w:style>
  <w:style w:type="paragraph" w:customStyle="1" w:styleId="Reference">
    <w:name w:val="Reference"/>
    <w:basedOn w:val="Normal"/>
    <w:qFormat/>
    <w:rsid w:val="00CE5526"/>
    <w:pPr>
      <w:numPr>
        <w:numId w:val="2"/>
      </w:numPr>
    </w:pPr>
  </w:style>
  <w:style w:type="paragraph" w:styleId="BalloonText">
    <w:name w:val="Balloon Text"/>
    <w:basedOn w:val="Normal"/>
    <w:semiHidden/>
    <w:rsid w:val="00CE5526"/>
    <w:rPr>
      <w:rFonts w:ascii="Tahoma" w:hAnsi="Tahoma" w:cs="Tahoma"/>
      <w:sz w:val="16"/>
      <w:szCs w:val="16"/>
    </w:rPr>
  </w:style>
  <w:style w:type="character" w:styleId="PageNumber">
    <w:name w:val="page number"/>
    <w:basedOn w:val="DefaultParagraphFont"/>
    <w:semiHidden/>
    <w:rsid w:val="00CE5526"/>
  </w:style>
  <w:style w:type="paragraph" w:styleId="BodyText">
    <w:name w:val="Body Text"/>
    <w:basedOn w:val="Normal"/>
    <w:link w:val="BodyTextChar"/>
    <w:qFormat/>
    <w:rsid w:val="00CE5526"/>
  </w:style>
  <w:style w:type="character" w:styleId="Hyperlink">
    <w:name w:val="Hyperlink"/>
    <w:uiPriority w:val="99"/>
    <w:rsid w:val="00CE5526"/>
    <w:rPr>
      <w:color w:val="0000FF"/>
      <w:u w:val="single"/>
      <w:lang w:val="en-GB"/>
    </w:rPr>
  </w:style>
  <w:style w:type="character" w:styleId="FollowedHyperlink">
    <w:name w:val="FollowedHyperlink"/>
    <w:semiHidden/>
    <w:rsid w:val="00CE5526"/>
    <w:rPr>
      <w:color w:val="FF0000"/>
      <w:u w:val="single"/>
    </w:rPr>
  </w:style>
  <w:style w:type="character" w:styleId="CommentReference">
    <w:name w:val="annotation reference"/>
    <w:semiHidden/>
    <w:rsid w:val="00CE5526"/>
    <w:rPr>
      <w:sz w:val="16"/>
      <w:szCs w:val="16"/>
    </w:rPr>
  </w:style>
  <w:style w:type="paragraph" w:styleId="CommentText">
    <w:name w:val="annotation text"/>
    <w:basedOn w:val="Normal"/>
    <w:semiHidden/>
    <w:rsid w:val="00CE5526"/>
  </w:style>
  <w:style w:type="paragraph" w:styleId="CommentSubject">
    <w:name w:val="annotation subject"/>
    <w:basedOn w:val="CommentText"/>
    <w:next w:val="CommentText"/>
    <w:semiHidden/>
    <w:rsid w:val="00CE5526"/>
    <w:rPr>
      <w:b/>
      <w:bCs/>
    </w:rPr>
  </w:style>
  <w:style w:type="character" w:customStyle="1" w:styleId="Heading1Char">
    <w:name w:val="Heading 1 Char"/>
    <w:link w:val="Heading1"/>
    <w:rsid w:val="00CE5526"/>
    <w:rPr>
      <w:rFonts w:ascii="Arial" w:hAnsi="Arial" w:cs="Arial"/>
      <w:sz w:val="32"/>
      <w:szCs w:val="36"/>
      <w:lang w:val="en-GB" w:eastAsia="zh-CN"/>
    </w:rPr>
  </w:style>
  <w:style w:type="paragraph" w:customStyle="1" w:styleId="B1">
    <w:name w:val="B1"/>
    <w:basedOn w:val="List"/>
    <w:rsid w:val="00CE5526"/>
    <w:pPr>
      <w:spacing w:after="180"/>
      <w:jc w:val="left"/>
    </w:pPr>
    <w:rPr>
      <w:lang w:eastAsia="en-US"/>
    </w:rPr>
  </w:style>
  <w:style w:type="paragraph" w:customStyle="1" w:styleId="B2">
    <w:name w:val="B2"/>
    <w:basedOn w:val="List2"/>
    <w:rsid w:val="00CE5526"/>
    <w:pPr>
      <w:spacing w:after="180"/>
      <w:jc w:val="left"/>
    </w:pPr>
    <w:rPr>
      <w:lang w:eastAsia="en-US"/>
    </w:rPr>
  </w:style>
  <w:style w:type="paragraph" w:customStyle="1" w:styleId="B3">
    <w:name w:val="B3"/>
    <w:basedOn w:val="List3"/>
    <w:rsid w:val="00CE5526"/>
    <w:pPr>
      <w:spacing w:after="180"/>
      <w:jc w:val="left"/>
    </w:pPr>
    <w:rPr>
      <w:lang w:eastAsia="en-US"/>
    </w:rPr>
  </w:style>
  <w:style w:type="paragraph" w:customStyle="1" w:styleId="B4">
    <w:name w:val="B4"/>
    <w:basedOn w:val="List4"/>
    <w:rsid w:val="00CE5526"/>
    <w:pPr>
      <w:spacing w:after="180"/>
      <w:jc w:val="left"/>
    </w:pPr>
    <w:rPr>
      <w:lang w:eastAsia="en-US"/>
    </w:rPr>
  </w:style>
  <w:style w:type="paragraph" w:customStyle="1" w:styleId="Proposal">
    <w:name w:val="Proposal"/>
    <w:basedOn w:val="Normal"/>
    <w:qFormat/>
    <w:rsid w:val="00CE5526"/>
    <w:pPr>
      <w:numPr>
        <w:numId w:val="3"/>
      </w:numPr>
      <w:tabs>
        <w:tab w:val="clear" w:pos="1304"/>
        <w:tab w:val="left" w:pos="1701"/>
      </w:tabs>
      <w:ind w:left="1701" w:hanging="1701"/>
    </w:pPr>
    <w:rPr>
      <w:b/>
      <w:bCs/>
    </w:rPr>
  </w:style>
  <w:style w:type="character" w:customStyle="1" w:styleId="BodyTextChar">
    <w:name w:val="Body Text Char"/>
    <w:link w:val="BodyText"/>
    <w:rsid w:val="00CE5526"/>
    <w:rPr>
      <w:rFonts w:ascii="Times New Roman" w:hAnsi="Times New Roman"/>
      <w:lang w:val="en-GB" w:eastAsia="zh-CN"/>
    </w:rPr>
  </w:style>
  <w:style w:type="paragraph" w:customStyle="1" w:styleId="B5">
    <w:name w:val="B5"/>
    <w:basedOn w:val="List5"/>
    <w:rsid w:val="00CE5526"/>
    <w:pPr>
      <w:spacing w:after="180"/>
      <w:jc w:val="left"/>
    </w:pPr>
    <w:rPr>
      <w:lang w:eastAsia="en-US"/>
    </w:rPr>
  </w:style>
  <w:style w:type="paragraph" w:customStyle="1" w:styleId="EX">
    <w:name w:val="EX"/>
    <w:basedOn w:val="Normal"/>
    <w:rsid w:val="00CE5526"/>
    <w:pPr>
      <w:keepLines/>
      <w:spacing w:after="180"/>
      <w:ind w:left="1702" w:hanging="1418"/>
      <w:jc w:val="left"/>
    </w:pPr>
    <w:rPr>
      <w:lang w:eastAsia="en-US"/>
    </w:rPr>
  </w:style>
  <w:style w:type="paragraph" w:customStyle="1" w:styleId="EW">
    <w:name w:val="EW"/>
    <w:basedOn w:val="EX"/>
    <w:rsid w:val="00CE5526"/>
    <w:pPr>
      <w:spacing w:after="0"/>
    </w:pPr>
  </w:style>
  <w:style w:type="paragraph" w:customStyle="1" w:styleId="TAL">
    <w:name w:val="TAL"/>
    <w:basedOn w:val="Normal"/>
    <w:rsid w:val="00CE5526"/>
    <w:pPr>
      <w:keepNext/>
      <w:keepLines/>
      <w:spacing w:after="0"/>
      <w:jc w:val="left"/>
    </w:pPr>
    <w:rPr>
      <w:sz w:val="18"/>
      <w:lang w:eastAsia="en-US"/>
    </w:rPr>
  </w:style>
  <w:style w:type="paragraph" w:customStyle="1" w:styleId="TAC">
    <w:name w:val="TAC"/>
    <w:basedOn w:val="TAL"/>
    <w:rsid w:val="00CE5526"/>
    <w:pPr>
      <w:jc w:val="center"/>
    </w:pPr>
  </w:style>
  <w:style w:type="paragraph" w:customStyle="1" w:styleId="TAH">
    <w:name w:val="TAH"/>
    <w:basedOn w:val="TAC"/>
    <w:rsid w:val="00CE5526"/>
    <w:rPr>
      <w:b/>
    </w:rPr>
  </w:style>
  <w:style w:type="paragraph" w:customStyle="1" w:styleId="TAN">
    <w:name w:val="TAN"/>
    <w:basedOn w:val="TAL"/>
    <w:rsid w:val="00CE5526"/>
    <w:pPr>
      <w:ind w:left="851" w:hanging="851"/>
    </w:pPr>
  </w:style>
  <w:style w:type="paragraph" w:customStyle="1" w:styleId="TAR">
    <w:name w:val="TAR"/>
    <w:basedOn w:val="TAL"/>
    <w:rsid w:val="00CE5526"/>
    <w:pPr>
      <w:jc w:val="right"/>
    </w:pPr>
  </w:style>
  <w:style w:type="paragraph" w:customStyle="1" w:styleId="TH">
    <w:name w:val="TH"/>
    <w:basedOn w:val="Normal"/>
    <w:rsid w:val="00CE5526"/>
    <w:pPr>
      <w:keepNext/>
      <w:keepLines/>
      <w:spacing w:before="60" w:after="180"/>
      <w:jc w:val="center"/>
    </w:pPr>
    <w:rPr>
      <w:b/>
      <w:lang w:eastAsia="en-US"/>
    </w:rPr>
  </w:style>
  <w:style w:type="paragraph" w:customStyle="1" w:styleId="TF">
    <w:name w:val="TF"/>
    <w:basedOn w:val="TH"/>
    <w:rsid w:val="00CE5526"/>
    <w:pPr>
      <w:keepNext w:val="0"/>
      <w:spacing w:before="0" w:after="240"/>
    </w:pPr>
  </w:style>
  <w:style w:type="paragraph" w:customStyle="1" w:styleId="TT">
    <w:name w:val="TT"/>
    <w:basedOn w:val="Heading1"/>
    <w:next w:val="Normal"/>
    <w:rsid w:val="00CE5526"/>
    <w:pPr>
      <w:numPr>
        <w:numId w:val="0"/>
      </w:numPr>
      <w:ind w:left="1134" w:hanging="1134"/>
      <w:outlineLvl w:val="9"/>
    </w:pPr>
    <w:rPr>
      <w:rFonts w:cs="Times New Roman"/>
      <w:szCs w:val="20"/>
      <w:lang w:eastAsia="en-US"/>
    </w:rPr>
  </w:style>
  <w:style w:type="paragraph" w:customStyle="1" w:styleId="ZA">
    <w:name w:val="ZA"/>
    <w:rsid w:val="00CE55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55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55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55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5526"/>
  </w:style>
  <w:style w:type="paragraph" w:customStyle="1" w:styleId="ZH">
    <w:name w:val="ZH"/>
    <w:rsid w:val="00CE55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55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5526"/>
    <w:pPr>
      <w:framePr w:hRule="auto" w:wrap="notBeside" w:y="852"/>
    </w:pPr>
    <w:rPr>
      <w:i w:val="0"/>
      <w:sz w:val="40"/>
    </w:rPr>
  </w:style>
  <w:style w:type="paragraph" w:customStyle="1" w:styleId="ZU">
    <w:name w:val="ZU"/>
    <w:rsid w:val="00CE55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5526"/>
    <w:pPr>
      <w:framePr w:wrap="notBeside" w:y="16161"/>
    </w:pPr>
  </w:style>
  <w:style w:type="paragraph" w:customStyle="1" w:styleId="FP">
    <w:name w:val="FP"/>
    <w:basedOn w:val="Normal"/>
    <w:rsid w:val="00CE5526"/>
    <w:pPr>
      <w:spacing w:after="0"/>
      <w:jc w:val="left"/>
    </w:pPr>
    <w:rPr>
      <w:lang w:eastAsia="en-US"/>
    </w:rPr>
  </w:style>
  <w:style w:type="paragraph" w:customStyle="1" w:styleId="Observation">
    <w:name w:val="Observation"/>
    <w:basedOn w:val="Proposal"/>
    <w:qFormat/>
    <w:rsid w:val="00CE5526"/>
    <w:pPr>
      <w:numPr>
        <w:numId w:val="13"/>
      </w:numPr>
      <w:ind w:left="1701" w:hanging="1701"/>
    </w:pPr>
  </w:style>
  <w:style w:type="paragraph" w:styleId="TableofFigures">
    <w:name w:val="table of figures"/>
    <w:basedOn w:val="Normal"/>
    <w:next w:val="Normal"/>
    <w:uiPriority w:val="99"/>
    <w:rsid w:val="00CE5526"/>
    <w:pPr>
      <w:ind w:left="1418" w:hanging="1418"/>
      <w:jc w:val="left"/>
    </w:pPr>
    <w:rPr>
      <w:b/>
    </w:rPr>
  </w:style>
  <w:style w:type="paragraph" w:styleId="Index4">
    <w:name w:val="index 4"/>
    <w:basedOn w:val="Normal"/>
    <w:next w:val="Normal"/>
    <w:autoRedefine/>
    <w:rsid w:val="00CE5526"/>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23106">
      <w:bodyDiv w:val="1"/>
      <w:marLeft w:val="0"/>
      <w:marRight w:val="0"/>
      <w:marTop w:val="0"/>
      <w:marBottom w:val="0"/>
      <w:divBdr>
        <w:top w:val="none" w:sz="0" w:space="0" w:color="auto"/>
        <w:left w:val="none" w:sz="0" w:space="0" w:color="auto"/>
        <w:bottom w:val="none" w:sz="0" w:space="0" w:color="auto"/>
        <w:right w:val="none" w:sz="0" w:space="0" w:color="auto"/>
      </w:divBdr>
      <w:divsChild>
        <w:div w:id="1930386759">
          <w:marLeft w:val="1282"/>
          <w:marRight w:val="0"/>
          <w:marTop w:val="62"/>
          <w:marBottom w:val="0"/>
          <w:divBdr>
            <w:top w:val="none" w:sz="0" w:space="0" w:color="auto"/>
            <w:left w:val="none" w:sz="0" w:space="0" w:color="auto"/>
            <w:bottom w:val="none" w:sz="0" w:space="0" w:color="auto"/>
            <w:right w:val="none" w:sz="0" w:space="0" w:color="auto"/>
          </w:divBdr>
        </w:div>
      </w:divsChild>
    </w:div>
    <w:div w:id="208347438">
      <w:bodyDiv w:val="1"/>
      <w:marLeft w:val="0"/>
      <w:marRight w:val="0"/>
      <w:marTop w:val="0"/>
      <w:marBottom w:val="0"/>
      <w:divBdr>
        <w:top w:val="none" w:sz="0" w:space="0" w:color="auto"/>
        <w:left w:val="none" w:sz="0" w:space="0" w:color="auto"/>
        <w:bottom w:val="none" w:sz="0" w:space="0" w:color="auto"/>
        <w:right w:val="none" w:sz="0" w:space="0" w:color="auto"/>
      </w:divBdr>
      <w:divsChild>
        <w:div w:id="454758972">
          <w:marLeft w:val="1282"/>
          <w:marRight w:val="0"/>
          <w:marTop w:val="62"/>
          <w:marBottom w:val="0"/>
          <w:divBdr>
            <w:top w:val="none" w:sz="0" w:space="0" w:color="auto"/>
            <w:left w:val="none" w:sz="0" w:space="0" w:color="auto"/>
            <w:bottom w:val="none" w:sz="0" w:space="0" w:color="auto"/>
            <w:right w:val="none" w:sz="0" w:space="0" w:color="auto"/>
          </w:divBdr>
        </w:div>
      </w:divsChild>
    </w:div>
    <w:div w:id="631405762">
      <w:bodyDiv w:val="1"/>
      <w:marLeft w:val="0"/>
      <w:marRight w:val="0"/>
      <w:marTop w:val="0"/>
      <w:marBottom w:val="0"/>
      <w:divBdr>
        <w:top w:val="none" w:sz="0" w:space="0" w:color="auto"/>
        <w:left w:val="none" w:sz="0" w:space="0" w:color="auto"/>
        <w:bottom w:val="none" w:sz="0" w:space="0" w:color="auto"/>
        <w:right w:val="none" w:sz="0" w:space="0" w:color="auto"/>
      </w:divBdr>
      <w:divsChild>
        <w:div w:id="1138838731">
          <w:marLeft w:val="835"/>
          <w:marRight w:val="0"/>
          <w:marTop w:val="96"/>
          <w:marBottom w:val="0"/>
          <w:divBdr>
            <w:top w:val="none" w:sz="0" w:space="0" w:color="auto"/>
            <w:left w:val="none" w:sz="0" w:space="0" w:color="auto"/>
            <w:bottom w:val="none" w:sz="0" w:space="0" w:color="auto"/>
            <w:right w:val="none" w:sz="0" w:space="0" w:color="auto"/>
          </w:divBdr>
        </w:div>
      </w:divsChild>
    </w:div>
    <w:div w:id="1410078482">
      <w:bodyDiv w:val="1"/>
      <w:marLeft w:val="0"/>
      <w:marRight w:val="0"/>
      <w:marTop w:val="0"/>
      <w:marBottom w:val="0"/>
      <w:divBdr>
        <w:top w:val="none" w:sz="0" w:space="0" w:color="auto"/>
        <w:left w:val="none" w:sz="0" w:space="0" w:color="auto"/>
        <w:bottom w:val="none" w:sz="0" w:space="0" w:color="auto"/>
        <w:right w:val="none" w:sz="0" w:space="0" w:color="auto"/>
      </w:divBdr>
      <w:divsChild>
        <w:div w:id="259528571">
          <w:marLeft w:val="835"/>
          <w:marRight w:val="0"/>
          <w:marTop w:val="96"/>
          <w:marBottom w:val="0"/>
          <w:divBdr>
            <w:top w:val="none" w:sz="0" w:space="0" w:color="auto"/>
            <w:left w:val="none" w:sz="0" w:space="0" w:color="auto"/>
            <w:bottom w:val="none" w:sz="0" w:space="0" w:color="auto"/>
            <w:right w:val="none" w:sz="0" w:space="0" w:color="auto"/>
          </w:divBdr>
        </w:div>
      </w:divsChild>
    </w:div>
    <w:div w:id="1708021561">
      <w:bodyDiv w:val="1"/>
      <w:marLeft w:val="0"/>
      <w:marRight w:val="0"/>
      <w:marTop w:val="0"/>
      <w:marBottom w:val="0"/>
      <w:divBdr>
        <w:top w:val="none" w:sz="0" w:space="0" w:color="auto"/>
        <w:left w:val="none" w:sz="0" w:space="0" w:color="auto"/>
        <w:bottom w:val="none" w:sz="0" w:space="0" w:color="auto"/>
        <w:right w:val="none" w:sz="0" w:space="0" w:color="auto"/>
      </w:divBdr>
      <w:divsChild>
        <w:div w:id="1204833575">
          <w:marLeft w:val="1282"/>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D2FB5-EC30-4207-920A-2ECE1442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346</TotalTime>
  <Pages>1</Pages>
  <Words>2229</Words>
  <Characters>11816</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31</cp:revision>
  <cp:lastPrinted>2008-01-31T15:09:00Z</cp:lastPrinted>
  <dcterms:created xsi:type="dcterms:W3CDTF">2016-09-15T18:38:00Z</dcterms:created>
  <dcterms:modified xsi:type="dcterms:W3CDTF">2016-09-30T20:00:00Z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